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9BF5F" w14:textId="77777777" w:rsidR="00170FCC" w:rsidRDefault="003B3389" w:rsidP="003B3389">
      <w:pPr>
        <w:pStyle w:val="Heading1"/>
      </w:pPr>
      <w:r>
        <w:t>READING</w:t>
      </w:r>
    </w:p>
    <w:p w14:paraId="65FF9200" w14:textId="77777777" w:rsidR="003B3389" w:rsidRDefault="003B3389" w:rsidP="003B3389">
      <w:pPr>
        <w:pStyle w:val="Rubric"/>
      </w:pPr>
      <w:r w:rsidRPr="003B3389">
        <w:t>1</w:t>
      </w:r>
      <w:r w:rsidRPr="003B3389">
        <w:tab/>
        <w:t xml:space="preserve">Read the article about two amazing places. Match </w:t>
      </w:r>
      <w:proofErr w:type="spellStart"/>
      <w:r w:rsidRPr="003B3389">
        <w:t>Kamikatsu</w:t>
      </w:r>
      <w:proofErr w:type="spellEnd"/>
      <w:r w:rsidRPr="003B3389">
        <w:t xml:space="preserve"> (K) or </w:t>
      </w:r>
      <w:proofErr w:type="spellStart"/>
      <w:r w:rsidRPr="003B3389">
        <w:t>Thilafushi</w:t>
      </w:r>
      <w:proofErr w:type="spellEnd"/>
      <w:r w:rsidRPr="003B3389">
        <w:t xml:space="preserve"> (T) to the information.  </w:t>
      </w:r>
    </w:p>
    <w:p w14:paraId="1890F8D2" w14:textId="77777777" w:rsidR="003B3389" w:rsidRPr="003B3389" w:rsidRDefault="003B3389" w:rsidP="003B3389">
      <w:pPr>
        <w:pStyle w:val="readingtext"/>
        <w:rPr>
          <w:b/>
        </w:rPr>
      </w:pPr>
      <w:proofErr w:type="spellStart"/>
      <w:r w:rsidRPr="003B3389">
        <w:rPr>
          <w:b/>
        </w:rPr>
        <w:t>Kamikatsu</w:t>
      </w:r>
      <w:proofErr w:type="spellEnd"/>
      <w:r w:rsidRPr="003B3389">
        <w:rPr>
          <w:b/>
        </w:rPr>
        <w:t>, Japan</w:t>
      </w:r>
    </w:p>
    <w:p w14:paraId="0CA65C92" w14:textId="01EB18D3" w:rsidR="003B3389" w:rsidRDefault="003B3389" w:rsidP="003B3389">
      <w:pPr>
        <w:pStyle w:val="readingtext"/>
      </w:pPr>
      <w:r>
        <w:t xml:space="preserve">More and more of us are recycling </w:t>
      </w:r>
      <w:r w:rsidR="00882CF4">
        <w:t xml:space="preserve">trash </w:t>
      </w:r>
      <w:r>
        <w:t xml:space="preserve">– we put things like paper and plastic into two or three </w:t>
      </w:r>
      <w:r w:rsidR="00882CF4">
        <w:t xml:space="preserve">recycling bins </w:t>
      </w:r>
      <w:r>
        <w:t xml:space="preserve">so people can use them again. One town in Japan wants to become the first place in the world to recycle all its </w:t>
      </w:r>
      <w:r w:rsidR="00882CF4">
        <w:t>trash</w:t>
      </w:r>
      <w:r>
        <w:t xml:space="preserve">. </w:t>
      </w:r>
      <w:r w:rsidR="00FE1993">
        <w:t>As of 2017</w:t>
      </w:r>
      <w:r>
        <w:t xml:space="preserve">, the 1,700 people living in </w:t>
      </w:r>
      <w:proofErr w:type="spellStart"/>
      <w:r>
        <w:t>Kamikatsu</w:t>
      </w:r>
      <w:proofErr w:type="spellEnd"/>
      <w:r>
        <w:t xml:space="preserve"> recycle</w:t>
      </w:r>
      <w:r w:rsidR="00FE1993">
        <w:t>d</w:t>
      </w:r>
      <w:r>
        <w:t xml:space="preserve"> about 80% of their </w:t>
      </w:r>
      <w:r w:rsidR="00882CF4">
        <w:t>trash</w:t>
      </w:r>
      <w:r>
        <w:t xml:space="preserve">. </w:t>
      </w:r>
      <w:r w:rsidR="00FE1993">
        <w:t xml:space="preserve">In </w:t>
      </w:r>
      <w:proofErr w:type="spellStart"/>
      <w:r w:rsidR="00FE1993">
        <w:t>Kamikatsu</w:t>
      </w:r>
      <w:proofErr w:type="spellEnd"/>
      <w:r w:rsidR="00FE1993">
        <w:t xml:space="preserve">, there </w:t>
      </w:r>
      <w:r>
        <w:t xml:space="preserve">are no trucks to take away the </w:t>
      </w:r>
      <w:r w:rsidR="00882CF4">
        <w:t>trash</w:t>
      </w:r>
      <w:r>
        <w:t xml:space="preserve">. People use old food in their gardens to help plants grow. There are many special bins for everything: newspapers, magazines, plastic bottle tops, glass, etc. These can all be easily used to make clothes, toys, or other things. There are special kuru-kuru </w:t>
      </w:r>
      <w:r w:rsidR="00AB12D4">
        <w:t>stores</w:t>
      </w:r>
      <w:r>
        <w:t xml:space="preserve">, where people can take old </w:t>
      </w:r>
      <w:proofErr w:type="gramStart"/>
      <w:r>
        <w:t>things</w:t>
      </w:r>
      <w:proofErr w:type="gramEnd"/>
      <w:r>
        <w:t xml:space="preserve"> they don’t need and use them to </w:t>
      </w:r>
      <w:r w:rsidR="00882CF4">
        <w:t>“</w:t>
      </w:r>
      <w:r>
        <w:t>buy</w:t>
      </w:r>
      <w:r w:rsidR="00882CF4">
        <w:t>”</w:t>
      </w:r>
      <w:r>
        <w:t xml:space="preserve"> other people’s old things. </w:t>
      </w:r>
      <w:r w:rsidR="00B1095A">
        <w:t>Now</w:t>
      </w:r>
      <w:r>
        <w:t xml:space="preserve">, </w:t>
      </w:r>
      <w:proofErr w:type="spellStart"/>
      <w:r>
        <w:t>Kamikatsu</w:t>
      </w:r>
      <w:proofErr w:type="spellEnd"/>
      <w:r>
        <w:t xml:space="preserve"> recycle</w:t>
      </w:r>
      <w:r w:rsidR="00B1095A">
        <w:t>s nearly</w:t>
      </w:r>
      <w:r>
        <w:t xml:space="preserve"> 100% of its </w:t>
      </w:r>
      <w:r w:rsidR="00882CF4">
        <w:t>trash</w:t>
      </w:r>
      <w:r>
        <w:t>.</w:t>
      </w:r>
    </w:p>
    <w:p w14:paraId="6539FD11" w14:textId="77777777" w:rsidR="003B3389" w:rsidRPr="003B3389" w:rsidRDefault="003B3389" w:rsidP="003B3389">
      <w:pPr>
        <w:pStyle w:val="readingtext"/>
        <w:shd w:val="clear" w:color="auto" w:fill="BFBFBF" w:themeFill="background1" w:themeFillShade="BF"/>
        <w:spacing w:before="240"/>
        <w:rPr>
          <w:b/>
        </w:rPr>
      </w:pPr>
      <w:proofErr w:type="spellStart"/>
      <w:r w:rsidRPr="003B3389">
        <w:rPr>
          <w:b/>
        </w:rPr>
        <w:t>Thilafushi</w:t>
      </w:r>
      <w:proofErr w:type="spellEnd"/>
      <w:r w:rsidRPr="003B3389">
        <w:rPr>
          <w:b/>
        </w:rPr>
        <w:t>, the Maldives</w:t>
      </w:r>
    </w:p>
    <w:p w14:paraId="7CAE5F92" w14:textId="69CBDAC1" w:rsidR="003B3389" w:rsidRDefault="003B3389" w:rsidP="003B3389">
      <w:pPr>
        <w:pStyle w:val="readingtext"/>
        <w:shd w:val="clear" w:color="auto" w:fill="BFBFBF" w:themeFill="background1" w:themeFillShade="BF"/>
      </w:pPr>
      <w:r>
        <w:t xml:space="preserve">The Maldives is one of the most beautiful places in the world. This group of islands in the Indian Ocean is famous for beaches and diving. Many tourists go there, but they </w:t>
      </w:r>
      <w:r w:rsidR="00AB12D4">
        <w:t xml:space="preserve">produce </w:t>
      </w:r>
      <w:r>
        <w:t xml:space="preserve">a lot of </w:t>
      </w:r>
      <w:r w:rsidR="00AB12D4">
        <w:t xml:space="preserve">trash </w:t>
      </w:r>
      <w:r>
        <w:t xml:space="preserve">– each tourist </w:t>
      </w:r>
      <w:r w:rsidR="00AB12D4">
        <w:t xml:space="preserve">produces </w:t>
      </w:r>
      <w:r>
        <w:t xml:space="preserve">over three kilograms a day. The Maldives government decided to create an island from the </w:t>
      </w:r>
      <w:r w:rsidR="00AB12D4">
        <w:t xml:space="preserve">trash </w:t>
      </w:r>
      <w:r>
        <w:t xml:space="preserve">in the 1990s. They put it in the </w:t>
      </w:r>
      <w:r w:rsidR="00AB12D4">
        <w:t>ocean</w:t>
      </w:r>
      <w:r>
        <w:t xml:space="preserve">, and it grew quickly by </w:t>
      </w:r>
      <w:r w:rsidR="00AB12D4">
        <w:t>one mete</w:t>
      </w:r>
      <w:r w:rsidR="005F56B5">
        <w:t>r</w:t>
      </w:r>
      <w:r w:rsidR="00AB12D4">
        <w:t xml:space="preserve"> </w:t>
      </w:r>
      <w:r>
        <w:t xml:space="preserve">a day. Now, the </w:t>
      </w:r>
      <w:r w:rsidR="00A95B91">
        <w:t>“</w:t>
      </w:r>
      <w:r w:rsidR="00AB12D4">
        <w:t>trash</w:t>
      </w:r>
      <w:r>
        <w:t xml:space="preserve"> island</w:t>
      </w:r>
      <w:r w:rsidR="00AB12D4">
        <w:t>”</w:t>
      </w:r>
      <w:r>
        <w:t xml:space="preserve"> – called </w:t>
      </w:r>
      <w:proofErr w:type="spellStart"/>
      <w:r>
        <w:t>Thilafushi</w:t>
      </w:r>
      <w:proofErr w:type="spellEnd"/>
      <w:r>
        <w:t xml:space="preserve"> – is very large</w:t>
      </w:r>
      <w:r w:rsidR="00262501">
        <w:t>,</w:t>
      </w:r>
      <w:r>
        <w:t xml:space="preserve"> and it is not getting smaller. Unfortunately, a lot of the </w:t>
      </w:r>
      <w:r w:rsidR="00BE4846">
        <w:t xml:space="preserve">trash </w:t>
      </w:r>
      <w:r>
        <w:t xml:space="preserve">– plastic bags, bottles, and some dangerous things – is moving out to sea and to other islands or countries. The government </w:t>
      </w:r>
      <w:r w:rsidR="00707F77">
        <w:t xml:space="preserve">says </w:t>
      </w:r>
      <w:r>
        <w:t xml:space="preserve">they are going to do something about the problem, but perhaps the best thing is to educate tourists to </w:t>
      </w:r>
      <w:r w:rsidR="00BE4846">
        <w:t xml:space="preserve">produce </w:t>
      </w:r>
      <w:r>
        <w:t xml:space="preserve">less </w:t>
      </w:r>
      <w:r w:rsidR="00BE4846">
        <w:t>trash</w:t>
      </w:r>
      <w:r>
        <w:t>.</w:t>
      </w:r>
    </w:p>
    <w:p w14:paraId="4895618B" w14:textId="5A3E0A11" w:rsidR="003B3389" w:rsidRPr="003B3389" w:rsidRDefault="003B3389" w:rsidP="003B3389">
      <w:pPr>
        <w:widowControl w:val="0"/>
        <w:numPr>
          <w:ilvl w:val="0"/>
          <w:numId w:val="1"/>
        </w:numPr>
        <w:tabs>
          <w:tab w:val="left" w:pos="284"/>
        </w:tabs>
        <w:autoSpaceDE w:val="0"/>
        <w:autoSpaceDN w:val="0"/>
        <w:adjustRightInd w:val="0"/>
        <w:ind w:left="284" w:hanging="284"/>
      </w:pPr>
      <w:r w:rsidRPr="003B3389">
        <w:t>This place is in Japan.</w:t>
      </w:r>
      <w:r w:rsidRPr="003B3389">
        <w:tab/>
      </w:r>
      <w:r w:rsidRPr="003B3389">
        <w:tab/>
      </w:r>
      <w:r w:rsidRPr="003B3389">
        <w:tab/>
      </w:r>
      <w:r w:rsidRPr="003B3389">
        <w:tab/>
      </w:r>
      <w:proofErr w:type="gramStart"/>
      <w:r w:rsidRPr="003B3389">
        <w:rPr>
          <w:color w:val="FFFFFF" w:themeColor="background1"/>
          <w:bdr w:val="single" w:sz="8" w:space="0" w:color="auto"/>
        </w:rPr>
        <w:t>.</w:t>
      </w:r>
      <w:r w:rsidR="005F56B5" w:rsidRPr="00C71AA3">
        <w:rPr>
          <w:i/>
          <w:color w:val="404040"/>
          <w:bdr w:val="single" w:sz="8" w:space="0" w:color="auto"/>
        </w:rPr>
        <w:t>K</w:t>
      </w:r>
      <w:r w:rsidRPr="003B3389">
        <w:rPr>
          <w:color w:val="FFFFFF" w:themeColor="background1"/>
          <w:bdr w:val="single" w:sz="8" w:space="0" w:color="auto"/>
        </w:rPr>
        <w:t>.</w:t>
      </w:r>
      <w:proofErr w:type="gramEnd"/>
    </w:p>
    <w:p w14:paraId="25CBF4EE" w14:textId="5942B7B5" w:rsidR="003B3389" w:rsidRPr="003B3389" w:rsidRDefault="003B3389" w:rsidP="003B3389">
      <w:pPr>
        <w:widowControl w:val="0"/>
        <w:numPr>
          <w:ilvl w:val="0"/>
          <w:numId w:val="1"/>
        </w:numPr>
        <w:tabs>
          <w:tab w:val="left" w:pos="284"/>
        </w:tabs>
        <w:autoSpaceDE w:val="0"/>
        <w:autoSpaceDN w:val="0"/>
        <w:adjustRightInd w:val="0"/>
        <w:ind w:left="284" w:hanging="284"/>
      </w:pPr>
      <w:r w:rsidRPr="003B3389">
        <w:t xml:space="preserve">They have kuru-kuru </w:t>
      </w:r>
      <w:r w:rsidR="00AA73BA">
        <w:t>stores</w:t>
      </w:r>
      <w:r w:rsidR="00AA73BA" w:rsidRPr="003B3389">
        <w:t xml:space="preserve"> </w:t>
      </w:r>
      <w:r w:rsidRPr="003B3389">
        <w:t>here.</w:t>
      </w:r>
      <w:r w:rsidRPr="003B3389">
        <w:tab/>
      </w:r>
      <w:r w:rsidRPr="003B3389">
        <w:tab/>
      </w:r>
      <w:r w:rsidRPr="003B3389">
        <w:tab/>
      </w:r>
      <w:proofErr w:type="gramStart"/>
      <w:r w:rsidRPr="003B3389">
        <w:rPr>
          <w:color w:val="FFFFFF" w:themeColor="background1"/>
          <w:bdr w:val="single" w:sz="8" w:space="0" w:color="auto"/>
        </w:rPr>
        <w:t>.a.</w:t>
      </w:r>
      <w:proofErr w:type="gramEnd"/>
    </w:p>
    <w:p w14:paraId="1C80035D" w14:textId="6F8E7CD5" w:rsidR="003B3389" w:rsidRPr="003B3389" w:rsidRDefault="003B3389" w:rsidP="003B3389">
      <w:pPr>
        <w:widowControl w:val="0"/>
        <w:numPr>
          <w:ilvl w:val="0"/>
          <w:numId w:val="1"/>
        </w:numPr>
        <w:tabs>
          <w:tab w:val="left" w:pos="284"/>
        </w:tabs>
        <w:autoSpaceDE w:val="0"/>
        <w:autoSpaceDN w:val="0"/>
        <w:adjustRightInd w:val="0"/>
        <w:ind w:left="284" w:hanging="284"/>
      </w:pPr>
      <w:r w:rsidRPr="003B3389">
        <w:t>This place is growing every day.</w:t>
      </w:r>
      <w:r w:rsidRPr="003B3389">
        <w:tab/>
      </w:r>
      <w:r w:rsidRPr="003B3389">
        <w:tab/>
      </w:r>
      <w:r w:rsidRPr="003B3389">
        <w:tab/>
      </w:r>
      <w:proofErr w:type="gramStart"/>
      <w:r w:rsidRPr="003B3389">
        <w:rPr>
          <w:color w:val="FFFFFF" w:themeColor="background1"/>
          <w:bdr w:val="single" w:sz="8" w:space="0" w:color="auto"/>
        </w:rPr>
        <w:t>.a.</w:t>
      </w:r>
      <w:proofErr w:type="gramEnd"/>
    </w:p>
    <w:p w14:paraId="760DC366" w14:textId="4857EEAA" w:rsidR="003B3389" w:rsidRPr="003B3389" w:rsidRDefault="003B3389" w:rsidP="003B3389">
      <w:pPr>
        <w:widowControl w:val="0"/>
        <w:numPr>
          <w:ilvl w:val="0"/>
          <w:numId w:val="1"/>
        </w:numPr>
        <w:tabs>
          <w:tab w:val="left" w:pos="284"/>
        </w:tabs>
        <w:autoSpaceDE w:val="0"/>
        <w:autoSpaceDN w:val="0"/>
        <w:adjustRightInd w:val="0"/>
        <w:ind w:left="284" w:hanging="284"/>
      </w:pPr>
      <w:r w:rsidRPr="003B3389">
        <w:t>The population is 1,700.</w:t>
      </w:r>
      <w:r w:rsidRPr="003B3389">
        <w:tab/>
      </w:r>
      <w:r w:rsidRPr="003B3389">
        <w:tab/>
      </w:r>
      <w:r w:rsidRPr="003B3389">
        <w:tab/>
      </w:r>
      <w:r w:rsidRPr="003B3389">
        <w:tab/>
      </w:r>
      <w:proofErr w:type="gramStart"/>
      <w:r w:rsidRPr="003B3389">
        <w:rPr>
          <w:color w:val="FFFFFF" w:themeColor="background1"/>
          <w:bdr w:val="single" w:sz="8" w:space="0" w:color="auto"/>
        </w:rPr>
        <w:t>.a.</w:t>
      </w:r>
      <w:proofErr w:type="gramEnd"/>
    </w:p>
    <w:p w14:paraId="090E1E3D" w14:textId="731EB8DF" w:rsidR="003B3389" w:rsidRPr="003B3389" w:rsidRDefault="003B3389" w:rsidP="003B3389">
      <w:pPr>
        <w:widowControl w:val="0"/>
        <w:numPr>
          <w:ilvl w:val="0"/>
          <w:numId w:val="1"/>
        </w:numPr>
        <w:tabs>
          <w:tab w:val="left" w:pos="284"/>
        </w:tabs>
        <w:autoSpaceDE w:val="0"/>
        <w:autoSpaceDN w:val="0"/>
        <w:adjustRightInd w:val="0"/>
        <w:ind w:left="284" w:hanging="284"/>
      </w:pPr>
      <w:r w:rsidRPr="003B3389">
        <w:t xml:space="preserve">Tourists leave a lot of </w:t>
      </w:r>
      <w:r w:rsidR="00FE1993">
        <w:t>trash</w:t>
      </w:r>
      <w:r w:rsidR="00FE1993" w:rsidRPr="003B3389">
        <w:t xml:space="preserve"> </w:t>
      </w:r>
      <w:r w:rsidRPr="003B3389">
        <w:t>here.</w:t>
      </w:r>
      <w:r w:rsidRPr="003B3389">
        <w:tab/>
      </w:r>
      <w:r w:rsidRPr="003B3389">
        <w:tab/>
      </w:r>
      <w:r w:rsidRPr="003B3389">
        <w:tab/>
      </w:r>
      <w:proofErr w:type="gramStart"/>
      <w:r w:rsidRPr="003B3389">
        <w:rPr>
          <w:color w:val="FFFFFF" w:themeColor="background1"/>
          <w:bdr w:val="single" w:sz="8" w:space="0" w:color="auto"/>
        </w:rPr>
        <w:t>.a.</w:t>
      </w:r>
      <w:proofErr w:type="gramEnd"/>
    </w:p>
    <w:p w14:paraId="7DAAB923" w14:textId="7CA73187" w:rsidR="003B3389" w:rsidRPr="003B3389" w:rsidRDefault="003B3389" w:rsidP="003B3389">
      <w:pPr>
        <w:widowControl w:val="0"/>
        <w:numPr>
          <w:ilvl w:val="0"/>
          <w:numId w:val="1"/>
        </w:numPr>
        <w:tabs>
          <w:tab w:val="left" w:pos="284"/>
        </w:tabs>
        <w:autoSpaceDE w:val="0"/>
        <w:autoSpaceDN w:val="0"/>
        <w:adjustRightInd w:val="0"/>
        <w:ind w:left="284" w:hanging="284"/>
      </w:pPr>
      <w:r w:rsidRPr="003B3389">
        <w:t>This place is part of a beautiful group of islands.</w:t>
      </w:r>
      <w:r w:rsidRPr="003B3389">
        <w:tab/>
      </w:r>
      <w:proofErr w:type="gramStart"/>
      <w:r w:rsidRPr="003B3389">
        <w:rPr>
          <w:color w:val="FFFFFF" w:themeColor="background1"/>
          <w:bdr w:val="single" w:sz="8" w:space="0" w:color="auto"/>
        </w:rPr>
        <w:t>.a.</w:t>
      </w:r>
      <w:proofErr w:type="gramEnd"/>
    </w:p>
    <w:p w14:paraId="198D6FA6" w14:textId="30997E9D" w:rsidR="003B3389" w:rsidRPr="003B3389" w:rsidRDefault="00B1095A" w:rsidP="003B3389">
      <w:pPr>
        <w:widowControl w:val="0"/>
        <w:numPr>
          <w:ilvl w:val="0"/>
          <w:numId w:val="1"/>
        </w:numPr>
        <w:tabs>
          <w:tab w:val="left" w:pos="284"/>
        </w:tabs>
        <w:autoSpaceDE w:val="0"/>
        <w:autoSpaceDN w:val="0"/>
        <w:adjustRightInd w:val="0"/>
        <w:ind w:left="284" w:hanging="284"/>
      </w:pPr>
      <w:r>
        <w:t xml:space="preserve">In the past, </w:t>
      </w:r>
      <w:r w:rsidR="003B3389" w:rsidRPr="003B3389">
        <w:t xml:space="preserve">80% of </w:t>
      </w:r>
      <w:r w:rsidR="00AA73BA">
        <w:t>trash</w:t>
      </w:r>
      <w:r w:rsidR="00AA73BA" w:rsidRPr="003B3389">
        <w:t xml:space="preserve"> </w:t>
      </w:r>
      <w:r w:rsidR="003B3389" w:rsidRPr="003B3389">
        <w:t xml:space="preserve">here </w:t>
      </w:r>
      <w:r>
        <w:t>wa</w:t>
      </w:r>
      <w:r w:rsidRPr="003B3389">
        <w:t xml:space="preserve">s </w:t>
      </w:r>
      <w:r w:rsidR="003B3389" w:rsidRPr="003B3389">
        <w:t>recycled.</w:t>
      </w:r>
      <w:r w:rsidR="003B3389" w:rsidRPr="003B3389">
        <w:tab/>
      </w:r>
      <w:r w:rsidR="003B3389" w:rsidRPr="003B3389">
        <w:tab/>
      </w:r>
      <w:proofErr w:type="gramStart"/>
      <w:r w:rsidR="003B3389" w:rsidRPr="003B3389">
        <w:rPr>
          <w:color w:val="FFFFFF" w:themeColor="background1"/>
          <w:bdr w:val="single" w:sz="8" w:space="0" w:color="auto"/>
        </w:rPr>
        <w:t>.a.</w:t>
      </w:r>
      <w:proofErr w:type="gramEnd"/>
    </w:p>
    <w:p w14:paraId="6200F790" w14:textId="0B9B0C94" w:rsidR="003B3389" w:rsidRPr="003B3389" w:rsidRDefault="003B3389" w:rsidP="003B3389">
      <w:pPr>
        <w:widowControl w:val="0"/>
        <w:numPr>
          <w:ilvl w:val="0"/>
          <w:numId w:val="1"/>
        </w:numPr>
        <w:tabs>
          <w:tab w:val="left" w:pos="284"/>
        </w:tabs>
        <w:autoSpaceDE w:val="0"/>
        <w:autoSpaceDN w:val="0"/>
        <w:adjustRightInd w:val="0"/>
        <w:ind w:left="284" w:hanging="284"/>
      </w:pPr>
      <w:r w:rsidRPr="003B3389">
        <w:t xml:space="preserve">This place is an island made of </w:t>
      </w:r>
      <w:r w:rsidR="00FE1993">
        <w:t>trash</w:t>
      </w:r>
      <w:r w:rsidRPr="003B3389">
        <w:t>.</w:t>
      </w:r>
      <w:r w:rsidRPr="003B3389">
        <w:tab/>
      </w:r>
      <w:r w:rsidRPr="003B3389">
        <w:tab/>
        <w:t xml:space="preserve"> </w:t>
      </w:r>
      <w:r w:rsidRPr="003B3389">
        <w:tab/>
      </w:r>
      <w:proofErr w:type="gramStart"/>
      <w:r w:rsidRPr="003B3389">
        <w:rPr>
          <w:color w:val="FFFFFF" w:themeColor="background1"/>
          <w:bdr w:val="single" w:sz="8" w:space="0" w:color="auto"/>
        </w:rPr>
        <w:t>.a.</w:t>
      </w:r>
      <w:proofErr w:type="gramEnd"/>
    </w:p>
    <w:tbl>
      <w:tblPr>
        <w:tblStyle w:val="TableGrid"/>
        <w:tblpPr w:leftFromText="180" w:rightFromText="180" w:vertAnchor="text" w:horzAnchor="margin" w:tblpXSpec="right" w:tblpY="175"/>
        <w:tblW w:w="0" w:type="auto"/>
        <w:tblLook w:val="04A0" w:firstRow="1" w:lastRow="0" w:firstColumn="1" w:lastColumn="0" w:noHBand="0" w:noVBand="1"/>
      </w:tblPr>
      <w:tblGrid>
        <w:gridCol w:w="425"/>
        <w:gridCol w:w="439"/>
      </w:tblGrid>
      <w:tr w:rsidR="003B3389" w14:paraId="6E1C2AEC" w14:textId="77777777" w:rsidTr="00CA36BE">
        <w:trPr>
          <w:trHeight w:val="390"/>
        </w:trPr>
        <w:tc>
          <w:tcPr>
            <w:tcW w:w="425" w:type="dxa"/>
          </w:tcPr>
          <w:p w14:paraId="5A263B5C" w14:textId="77777777" w:rsidR="003B3389" w:rsidRDefault="003B3389" w:rsidP="00CA36BE">
            <w:pPr>
              <w:ind w:left="0" w:firstLine="0"/>
            </w:pPr>
          </w:p>
        </w:tc>
        <w:tc>
          <w:tcPr>
            <w:tcW w:w="439" w:type="dxa"/>
            <w:shd w:val="clear" w:color="auto" w:fill="000000" w:themeFill="text1"/>
          </w:tcPr>
          <w:p w14:paraId="07C00F6B" w14:textId="77777777" w:rsidR="003B3389" w:rsidRPr="007C34DC" w:rsidRDefault="003B3389" w:rsidP="003B3389">
            <w:pPr>
              <w:ind w:left="0" w:firstLine="0"/>
              <w:jc w:val="center"/>
              <w:rPr>
                <w:b/>
              </w:rPr>
            </w:pPr>
            <w:r>
              <w:rPr>
                <w:b/>
                <w:color w:val="FFFFFF" w:themeColor="background1"/>
              </w:rPr>
              <w:t>7</w:t>
            </w:r>
          </w:p>
        </w:tc>
      </w:tr>
    </w:tbl>
    <w:p w14:paraId="49A7A2A2" w14:textId="77777777" w:rsidR="003B3389" w:rsidRDefault="003B3389" w:rsidP="003B3389">
      <w:pPr>
        <w:pStyle w:val="questions"/>
        <w:ind w:left="0" w:firstLine="0"/>
      </w:pPr>
    </w:p>
    <w:p w14:paraId="3F170747" w14:textId="77777777" w:rsidR="003B3389" w:rsidRDefault="003B3389" w:rsidP="003B3389">
      <w:pPr>
        <w:pStyle w:val="questions"/>
        <w:ind w:left="0" w:firstLine="0"/>
      </w:pPr>
    </w:p>
    <w:p w14:paraId="717F143E" w14:textId="79AC09C0" w:rsidR="003B3389" w:rsidRPr="00CA40AA" w:rsidRDefault="005F56B5" w:rsidP="003B3389">
      <w:pPr>
        <w:pStyle w:val="Rubric"/>
      </w:pPr>
      <w:r>
        <w:t>2</w:t>
      </w:r>
      <w:r w:rsidR="003B3389" w:rsidRPr="00CA40AA">
        <w:tab/>
        <w:t xml:space="preserve">Read the article again. Mark the sentences T (true) or F (false). </w:t>
      </w:r>
    </w:p>
    <w:p w14:paraId="33388C7B" w14:textId="57FEFDEA" w:rsidR="003B3389" w:rsidRDefault="003B3389" w:rsidP="003B3389">
      <w:pPr>
        <w:pStyle w:val="questions"/>
        <w:widowControl w:val="0"/>
        <w:numPr>
          <w:ilvl w:val="0"/>
          <w:numId w:val="2"/>
        </w:numPr>
        <w:tabs>
          <w:tab w:val="left" w:pos="284"/>
          <w:tab w:val="left" w:pos="9072"/>
        </w:tabs>
        <w:autoSpaceDE w:val="0"/>
        <w:autoSpaceDN w:val="0"/>
        <w:adjustRightInd w:val="0"/>
        <w:ind w:left="284" w:hanging="284"/>
      </w:pPr>
      <w:r>
        <w:t xml:space="preserve">There are towns in the world </w:t>
      </w:r>
      <w:r w:rsidR="00297667">
        <w:t xml:space="preserve">that </w:t>
      </w:r>
      <w:r>
        <w:t xml:space="preserve">recycle all their </w:t>
      </w:r>
      <w:r w:rsidR="00AB12D4">
        <w:t>trash</w:t>
      </w:r>
      <w:r>
        <w:t xml:space="preserve">. </w:t>
      </w:r>
      <w:r>
        <w:tab/>
      </w:r>
      <w:proofErr w:type="gramStart"/>
      <w:r w:rsidRPr="00625E5D">
        <w:rPr>
          <w:color w:val="FFFFFF" w:themeColor="background1"/>
          <w:bdr w:val="single" w:sz="8" w:space="0" w:color="auto"/>
        </w:rPr>
        <w:t>.</w:t>
      </w:r>
      <w:r w:rsidR="00B1095A" w:rsidRPr="00C71AA3">
        <w:rPr>
          <w:i/>
          <w:color w:val="404040"/>
          <w:bdr w:val="single" w:sz="8" w:space="0" w:color="auto"/>
        </w:rPr>
        <w:t>F</w:t>
      </w:r>
      <w:r w:rsidRPr="00625E5D">
        <w:rPr>
          <w:color w:val="FFFFFF" w:themeColor="background1"/>
          <w:bdr w:val="single" w:sz="8" w:space="0" w:color="auto"/>
        </w:rPr>
        <w:t>.</w:t>
      </w:r>
      <w:proofErr w:type="gramEnd"/>
    </w:p>
    <w:p w14:paraId="1B720B33" w14:textId="142B65C6" w:rsidR="003B3389" w:rsidRDefault="00B1095A" w:rsidP="003B3389">
      <w:pPr>
        <w:pStyle w:val="questions"/>
        <w:widowControl w:val="0"/>
        <w:numPr>
          <w:ilvl w:val="0"/>
          <w:numId w:val="2"/>
        </w:numPr>
        <w:tabs>
          <w:tab w:val="left" w:pos="284"/>
          <w:tab w:val="left" w:pos="9072"/>
        </w:tabs>
        <w:autoSpaceDE w:val="0"/>
        <w:autoSpaceDN w:val="0"/>
        <w:adjustRightInd w:val="0"/>
        <w:ind w:left="284" w:hanging="284"/>
        <w:rPr>
          <w:rFonts w:ascii="Hypatia Sans Pro Semibold" w:hAnsi="Hypatia Sans Pro Semibold" w:cs="Hypatia Sans Pro Semibold"/>
          <w:sz w:val="18"/>
          <w:szCs w:val="18"/>
        </w:rPr>
      </w:pPr>
      <w:r>
        <w:t>In the past</w:t>
      </w:r>
      <w:r w:rsidR="003B3389">
        <w:t xml:space="preserve">, people </w:t>
      </w:r>
      <w:r>
        <w:t xml:space="preserve">threw </w:t>
      </w:r>
      <w:r w:rsidR="003B3389">
        <w:t xml:space="preserve">away 80% of the </w:t>
      </w:r>
      <w:r w:rsidR="00FE1993">
        <w:t xml:space="preserve">trash </w:t>
      </w:r>
      <w:r w:rsidR="003B3389">
        <w:t xml:space="preserve">in </w:t>
      </w:r>
      <w:proofErr w:type="spellStart"/>
      <w:r w:rsidR="003B3389">
        <w:t>Kamikatsu</w:t>
      </w:r>
      <w:proofErr w:type="spellEnd"/>
      <w:r w:rsidR="003B3389">
        <w:t>.</w:t>
      </w:r>
      <w:r w:rsidR="003B3389">
        <w:tab/>
      </w:r>
      <w:proofErr w:type="gramStart"/>
      <w:r w:rsidR="003B3389" w:rsidRPr="00625E5D">
        <w:rPr>
          <w:color w:val="FFFFFF" w:themeColor="background1"/>
          <w:bdr w:val="single" w:sz="8" w:space="0" w:color="auto"/>
        </w:rPr>
        <w:t>.a.</w:t>
      </w:r>
      <w:proofErr w:type="gramEnd"/>
    </w:p>
    <w:p w14:paraId="01246611" w14:textId="5FEC2443" w:rsidR="003B3389" w:rsidRDefault="003B3389" w:rsidP="003B3389">
      <w:pPr>
        <w:pStyle w:val="questions"/>
        <w:widowControl w:val="0"/>
        <w:numPr>
          <w:ilvl w:val="0"/>
          <w:numId w:val="2"/>
        </w:numPr>
        <w:tabs>
          <w:tab w:val="left" w:pos="284"/>
          <w:tab w:val="left" w:pos="9072"/>
        </w:tabs>
        <w:autoSpaceDE w:val="0"/>
        <w:autoSpaceDN w:val="0"/>
        <w:adjustRightInd w:val="0"/>
        <w:ind w:left="284" w:hanging="284"/>
        <w:rPr>
          <w:rFonts w:ascii="Hypatia Sans Pro Semibold" w:hAnsi="Hypatia Sans Pro Semibold" w:cs="Hypatia Sans Pro Semibold"/>
          <w:sz w:val="18"/>
          <w:szCs w:val="18"/>
        </w:rPr>
      </w:pPr>
      <w:r>
        <w:t xml:space="preserve">Trucks in </w:t>
      </w:r>
      <w:proofErr w:type="spellStart"/>
      <w:r>
        <w:t>Kamikatsu</w:t>
      </w:r>
      <w:proofErr w:type="spellEnd"/>
      <w:r>
        <w:t xml:space="preserve"> take the </w:t>
      </w:r>
      <w:r w:rsidR="00AB12D4">
        <w:t xml:space="preserve">trash </w:t>
      </w:r>
      <w:r>
        <w:t>away for recycling.</w:t>
      </w:r>
      <w:r>
        <w:tab/>
      </w:r>
      <w:proofErr w:type="gramStart"/>
      <w:r w:rsidRPr="00625E5D">
        <w:rPr>
          <w:color w:val="FFFFFF" w:themeColor="background1"/>
          <w:bdr w:val="single" w:sz="8" w:space="0" w:color="auto"/>
        </w:rPr>
        <w:t>.a.</w:t>
      </w:r>
      <w:proofErr w:type="gramEnd"/>
    </w:p>
    <w:p w14:paraId="6C6C590A" w14:textId="0137F530" w:rsidR="003B3389" w:rsidRDefault="003B3389" w:rsidP="003B3389">
      <w:pPr>
        <w:pStyle w:val="questions"/>
        <w:widowControl w:val="0"/>
        <w:numPr>
          <w:ilvl w:val="0"/>
          <w:numId w:val="2"/>
        </w:numPr>
        <w:tabs>
          <w:tab w:val="left" w:pos="284"/>
          <w:tab w:val="left" w:pos="9072"/>
        </w:tabs>
        <w:autoSpaceDE w:val="0"/>
        <w:autoSpaceDN w:val="0"/>
        <w:adjustRightInd w:val="0"/>
        <w:ind w:left="284" w:hanging="284"/>
      </w:pPr>
      <w:r>
        <w:t xml:space="preserve">There are a lot of </w:t>
      </w:r>
      <w:r w:rsidR="00AB12D4">
        <w:t xml:space="preserve">recycling </w:t>
      </w:r>
      <w:r>
        <w:t xml:space="preserve">bins in </w:t>
      </w:r>
      <w:proofErr w:type="spellStart"/>
      <w:r>
        <w:t>Kamikatsu</w:t>
      </w:r>
      <w:proofErr w:type="spellEnd"/>
      <w:r>
        <w:t>.</w:t>
      </w:r>
      <w:r>
        <w:tab/>
      </w:r>
      <w:proofErr w:type="gramStart"/>
      <w:r w:rsidRPr="00625E5D">
        <w:rPr>
          <w:color w:val="FFFFFF" w:themeColor="background1"/>
          <w:bdr w:val="single" w:sz="8" w:space="0" w:color="auto"/>
        </w:rPr>
        <w:t>.a.</w:t>
      </w:r>
      <w:proofErr w:type="gramEnd"/>
    </w:p>
    <w:p w14:paraId="13A0BDB0" w14:textId="482687DA" w:rsidR="003B3389" w:rsidRDefault="003B3389" w:rsidP="003B3389">
      <w:pPr>
        <w:pStyle w:val="questions"/>
        <w:widowControl w:val="0"/>
        <w:numPr>
          <w:ilvl w:val="0"/>
          <w:numId w:val="2"/>
        </w:numPr>
        <w:tabs>
          <w:tab w:val="left" w:pos="284"/>
          <w:tab w:val="left" w:pos="9072"/>
        </w:tabs>
        <w:autoSpaceDE w:val="0"/>
        <w:autoSpaceDN w:val="0"/>
        <w:adjustRightInd w:val="0"/>
        <w:ind w:left="284" w:hanging="284"/>
        <w:rPr>
          <w:rFonts w:ascii="Hypatia Sans Pro Semibold" w:hAnsi="Hypatia Sans Pro Semibold" w:cs="Hypatia Sans Pro Semibold"/>
          <w:sz w:val="18"/>
          <w:szCs w:val="18"/>
        </w:rPr>
      </w:pPr>
      <w:r>
        <w:t xml:space="preserve">A kuru-kuru </w:t>
      </w:r>
      <w:r w:rsidR="00AB12D4">
        <w:t xml:space="preserve">store </w:t>
      </w:r>
      <w:r>
        <w:t xml:space="preserve">is a place where you can leave your </w:t>
      </w:r>
      <w:r w:rsidR="00AB12D4">
        <w:t xml:space="preserve">trash </w:t>
      </w:r>
      <w:r>
        <w:t xml:space="preserve">and take other people’s </w:t>
      </w:r>
      <w:r w:rsidR="00AB12D4">
        <w:t>trash</w:t>
      </w:r>
      <w:r>
        <w:t>.</w:t>
      </w:r>
      <w:r>
        <w:tab/>
      </w:r>
      <w:proofErr w:type="gramStart"/>
      <w:r w:rsidRPr="00625E5D">
        <w:rPr>
          <w:color w:val="FFFFFF" w:themeColor="background1"/>
          <w:bdr w:val="single" w:sz="8" w:space="0" w:color="auto"/>
        </w:rPr>
        <w:t>.a.</w:t>
      </w:r>
      <w:proofErr w:type="gramEnd"/>
    </w:p>
    <w:p w14:paraId="1899BAEB" w14:textId="1DD94B1D" w:rsidR="003B3389" w:rsidRDefault="003B3389" w:rsidP="003B3389">
      <w:pPr>
        <w:pStyle w:val="questions"/>
        <w:widowControl w:val="0"/>
        <w:numPr>
          <w:ilvl w:val="0"/>
          <w:numId w:val="2"/>
        </w:numPr>
        <w:tabs>
          <w:tab w:val="left" w:pos="284"/>
          <w:tab w:val="left" w:pos="9072"/>
        </w:tabs>
        <w:autoSpaceDE w:val="0"/>
        <w:autoSpaceDN w:val="0"/>
        <w:adjustRightInd w:val="0"/>
        <w:ind w:left="284" w:hanging="284"/>
        <w:rPr>
          <w:rFonts w:ascii="Hypatia Sans Pro Semibold" w:hAnsi="Hypatia Sans Pro Semibold" w:cs="Hypatia Sans Pro Semibold"/>
          <w:sz w:val="18"/>
          <w:szCs w:val="18"/>
        </w:rPr>
      </w:pPr>
      <w:r>
        <w:t>A lot of people visit the Maldives.</w:t>
      </w:r>
      <w:r>
        <w:tab/>
      </w:r>
      <w:proofErr w:type="gramStart"/>
      <w:r w:rsidRPr="008E48AA">
        <w:rPr>
          <w:rFonts w:ascii="Hypatia Sans Pro Semibold" w:hAnsi="Hypatia Sans Pro Semibold" w:cs="Hypatia Sans Pro Semibold"/>
          <w:color w:val="FFFFFF" w:themeColor="background1"/>
          <w:sz w:val="18"/>
          <w:szCs w:val="18"/>
          <w:bdr w:val="single" w:sz="8" w:space="0" w:color="auto"/>
        </w:rPr>
        <w:t>.a</w:t>
      </w:r>
      <w:proofErr w:type="gramEnd"/>
      <w:r w:rsidR="005F56B5">
        <w:rPr>
          <w:rFonts w:ascii="Hypatia Sans Pro Semibold" w:hAnsi="Hypatia Sans Pro Semibold" w:cs="Hypatia Sans Pro Semibold"/>
          <w:color w:val="FFFFFF" w:themeColor="background1"/>
          <w:sz w:val="18"/>
          <w:szCs w:val="18"/>
          <w:bdr w:val="single" w:sz="8" w:space="0" w:color="auto"/>
        </w:rPr>
        <w:t xml:space="preserve"> </w:t>
      </w:r>
      <w:r w:rsidRPr="008E48AA">
        <w:rPr>
          <w:rFonts w:ascii="Hypatia Sans Pro Semibold" w:hAnsi="Hypatia Sans Pro Semibold" w:cs="Hypatia Sans Pro Semibold"/>
          <w:color w:val="FFFFFF" w:themeColor="background1"/>
          <w:sz w:val="18"/>
          <w:szCs w:val="18"/>
          <w:bdr w:val="single" w:sz="8" w:space="0" w:color="auto"/>
        </w:rPr>
        <w:t>.</w:t>
      </w:r>
    </w:p>
    <w:p w14:paraId="5CA482C4" w14:textId="0779F77A" w:rsidR="003B3389" w:rsidRDefault="003B3389" w:rsidP="003B3389">
      <w:pPr>
        <w:pStyle w:val="questions"/>
        <w:widowControl w:val="0"/>
        <w:numPr>
          <w:ilvl w:val="0"/>
          <w:numId w:val="2"/>
        </w:numPr>
        <w:tabs>
          <w:tab w:val="left" w:pos="284"/>
          <w:tab w:val="left" w:pos="9072"/>
        </w:tabs>
        <w:autoSpaceDE w:val="0"/>
        <w:autoSpaceDN w:val="0"/>
        <w:adjustRightInd w:val="0"/>
        <w:ind w:left="284" w:hanging="284"/>
      </w:pPr>
      <w:r>
        <w:t xml:space="preserve">Every tourist to the Maldives </w:t>
      </w:r>
      <w:r w:rsidR="00AB12D4">
        <w:t xml:space="preserve">produces </w:t>
      </w:r>
      <w:r>
        <w:t xml:space="preserve">three kilograms of </w:t>
      </w:r>
      <w:r w:rsidR="00AB12D4">
        <w:t xml:space="preserve">trash </w:t>
      </w:r>
      <w:r>
        <w:t xml:space="preserve">during their </w:t>
      </w:r>
      <w:r w:rsidR="00AB12D4">
        <w:t>vacation</w:t>
      </w:r>
      <w:r>
        <w:t>.</w:t>
      </w:r>
      <w:r>
        <w:tab/>
      </w:r>
      <w:proofErr w:type="gramStart"/>
      <w:r w:rsidRPr="00625E5D">
        <w:rPr>
          <w:color w:val="FFFFFF" w:themeColor="background1"/>
          <w:bdr w:val="single" w:sz="8" w:space="0" w:color="auto"/>
        </w:rPr>
        <w:t>.a.</w:t>
      </w:r>
      <w:proofErr w:type="gramEnd"/>
    </w:p>
    <w:p w14:paraId="2E39784A" w14:textId="77777777" w:rsidR="003B3389" w:rsidRDefault="003B3389" w:rsidP="003B3389">
      <w:pPr>
        <w:pStyle w:val="questions"/>
        <w:widowControl w:val="0"/>
        <w:numPr>
          <w:ilvl w:val="0"/>
          <w:numId w:val="2"/>
        </w:numPr>
        <w:tabs>
          <w:tab w:val="left" w:pos="284"/>
          <w:tab w:val="left" w:pos="9072"/>
        </w:tabs>
        <w:autoSpaceDE w:val="0"/>
        <w:autoSpaceDN w:val="0"/>
        <w:adjustRightInd w:val="0"/>
        <w:ind w:left="284" w:hanging="284"/>
      </w:pPr>
      <w:proofErr w:type="spellStart"/>
      <w:r>
        <w:t>Thilafushi</w:t>
      </w:r>
      <w:proofErr w:type="spellEnd"/>
      <w:r>
        <w:t xml:space="preserve"> was a beautiful island thirty years ago. </w:t>
      </w:r>
      <w:r>
        <w:tab/>
      </w:r>
      <w:proofErr w:type="gramStart"/>
      <w:r w:rsidRPr="00625E5D">
        <w:rPr>
          <w:color w:val="FFFFFF" w:themeColor="background1"/>
          <w:bdr w:val="single" w:sz="8" w:space="0" w:color="auto"/>
        </w:rPr>
        <w:t>.a.</w:t>
      </w:r>
      <w:proofErr w:type="gramEnd"/>
    </w:p>
    <w:p w14:paraId="6DC8759D" w14:textId="6D17BDE9" w:rsidR="003B3389" w:rsidRDefault="003B3389" w:rsidP="003B3389">
      <w:pPr>
        <w:pStyle w:val="questions"/>
        <w:widowControl w:val="0"/>
        <w:numPr>
          <w:ilvl w:val="0"/>
          <w:numId w:val="2"/>
        </w:numPr>
        <w:tabs>
          <w:tab w:val="left" w:pos="284"/>
          <w:tab w:val="left" w:pos="9072"/>
        </w:tabs>
        <w:autoSpaceDE w:val="0"/>
        <w:autoSpaceDN w:val="0"/>
        <w:adjustRightInd w:val="0"/>
        <w:ind w:left="284" w:hanging="284"/>
      </w:pPr>
      <w:r>
        <w:t xml:space="preserve">The </w:t>
      </w:r>
      <w:r w:rsidR="00B1095A">
        <w:t xml:space="preserve">trash </w:t>
      </w:r>
      <w:r>
        <w:t xml:space="preserve">on </w:t>
      </w:r>
      <w:proofErr w:type="spellStart"/>
      <w:r>
        <w:t>Thilafushi</w:t>
      </w:r>
      <w:proofErr w:type="spellEnd"/>
      <w:r>
        <w:t xml:space="preserve"> doesn’t always stay there. </w:t>
      </w:r>
      <w:r>
        <w:tab/>
      </w:r>
      <w:proofErr w:type="gramStart"/>
      <w:r w:rsidRPr="00625E5D">
        <w:rPr>
          <w:color w:val="FFFFFF" w:themeColor="background1"/>
          <w:bdr w:val="single" w:sz="8" w:space="0" w:color="auto"/>
        </w:rPr>
        <w:t>.a.</w:t>
      </w:r>
      <w:proofErr w:type="gramEnd"/>
    </w:p>
    <w:tbl>
      <w:tblPr>
        <w:tblStyle w:val="TableGrid"/>
        <w:tblW w:w="0" w:type="auto"/>
        <w:tblInd w:w="9918" w:type="dxa"/>
        <w:tblLook w:val="04A0" w:firstRow="1" w:lastRow="0" w:firstColumn="1" w:lastColumn="0" w:noHBand="0" w:noVBand="1"/>
      </w:tblPr>
      <w:tblGrid>
        <w:gridCol w:w="425"/>
        <w:gridCol w:w="420"/>
      </w:tblGrid>
      <w:tr w:rsidR="003B3389" w14:paraId="39626B61" w14:textId="77777777" w:rsidTr="005A57FA">
        <w:tc>
          <w:tcPr>
            <w:tcW w:w="425" w:type="dxa"/>
          </w:tcPr>
          <w:p w14:paraId="3E54F3DB" w14:textId="77777777" w:rsidR="003B3389" w:rsidRDefault="003B3389" w:rsidP="005A57FA">
            <w:pPr>
              <w:pStyle w:val="textbox"/>
              <w:jc w:val="right"/>
            </w:pPr>
          </w:p>
        </w:tc>
        <w:tc>
          <w:tcPr>
            <w:tcW w:w="420" w:type="dxa"/>
            <w:shd w:val="clear" w:color="auto" w:fill="000000" w:themeFill="text1"/>
          </w:tcPr>
          <w:p w14:paraId="5C1C0115" w14:textId="77777777" w:rsidR="003B3389" w:rsidRPr="00A96F8A" w:rsidRDefault="003B3389" w:rsidP="00877784">
            <w:pPr>
              <w:pStyle w:val="textbox"/>
              <w:spacing w:after="80"/>
              <w:jc w:val="center"/>
              <w:rPr>
                <w:b/>
              </w:rPr>
            </w:pPr>
            <w:r>
              <w:rPr>
                <w:b/>
              </w:rPr>
              <w:t>8</w:t>
            </w:r>
          </w:p>
        </w:tc>
      </w:tr>
    </w:tbl>
    <w:p w14:paraId="0FBE3F88" w14:textId="77777777" w:rsidR="003B3389" w:rsidRDefault="003B3389" w:rsidP="003B3389">
      <w:pPr>
        <w:pStyle w:val="questions"/>
        <w:ind w:left="0" w:firstLine="0"/>
      </w:pPr>
      <w:r>
        <w:br w:type="page"/>
      </w:r>
    </w:p>
    <w:p w14:paraId="10980F56" w14:textId="77777777" w:rsidR="003B3389" w:rsidRDefault="003B3389" w:rsidP="003B3389">
      <w:pPr>
        <w:pStyle w:val="Heading1"/>
      </w:pPr>
      <w:r>
        <w:lastRenderedPageBreak/>
        <w:t>LISTENING</w:t>
      </w:r>
    </w:p>
    <w:p w14:paraId="3491224C" w14:textId="77777777" w:rsidR="003B3389" w:rsidRDefault="003B3389" w:rsidP="003B3389">
      <w:pPr>
        <w:pStyle w:val="Rubric"/>
        <w:sectPr w:rsidR="003B3389" w:rsidSect="003B3389">
          <w:headerReference w:type="default" r:id="rId11"/>
          <w:footerReference w:type="default" r:id="rId12"/>
          <w:type w:val="continuous"/>
          <w:pgSz w:w="11906" w:h="16838"/>
          <w:pgMar w:top="2410" w:right="566" w:bottom="709" w:left="567" w:header="0" w:footer="708" w:gutter="0"/>
          <w:cols w:space="426"/>
          <w:docGrid w:linePitch="360"/>
        </w:sectPr>
      </w:pPr>
      <w:r>
        <w:t>3</w:t>
      </w:r>
      <w:r w:rsidRPr="00CA40AA">
        <w:tab/>
      </w:r>
      <w:r w:rsidRPr="007B723F">
        <w:rPr>
          <w:b w:val="0"/>
          <w:bCs w:val="0"/>
          <w:noProof/>
          <w:lang w:eastAsia="en-GB"/>
        </w:rPr>
        <w:drawing>
          <wp:inline distT="0" distB="0" distL="0" distR="0" wp14:anchorId="5B467765" wp14:editId="395F5281">
            <wp:extent cx="171450" cy="107654"/>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tab/>
      </w:r>
      <w:r w:rsidRPr="00CA40AA">
        <w:t>Listen to a podcast about a hotel. Match the information</w:t>
      </w:r>
    </w:p>
    <w:p w14:paraId="3EDD7F19" w14:textId="77777777" w:rsidR="003B3389" w:rsidRPr="003B3389" w:rsidRDefault="003B3389" w:rsidP="003B3389">
      <w:pPr>
        <w:widowControl w:val="0"/>
        <w:numPr>
          <w:ilvl w:val="0"/>
          <w:numId w:val="4"/>
        </w:numPr>
        <w:tabs>
          <w:tab w:val="left" w:pos="284"/>
        </w:tabs>
        <w:autoSpaceDE w:val="0"/>
        <w:autoSpaceDN w:val="0"/>
        <w:adjustRightInd w:val="0"/>
        <w:ind w:left="284" w:hanging="284"/>
      </w:pPr>
      <w:r w:rsidRPr="003B3389">
        <w:t xml:space="preserve">where the hotel </w:t>
      </w:r>
      <w:proofErr w:type="gramStart"/>
      <w:r w:rsidRPr="003B3389">
        <w:t xml:space="preserve">is  </w:t>
      </w:r>
      <w:r w:rsidRPr="003B3389">
        <w:tab/>
      </w:r>
      <w:proofErr w:type="gramEnd"/>
      <w:r w:rsidRPr="003B3389">
        <w:rPr>
          <w:rFonts w:ascii="Hypatia Sans Pro Regular" w:hAnsi="Hypatia Sans Pro Regular" w:cs="Hypatia Sans Pro Regular"/>
        </w:rPr>
        <w:t xml:space="preserve"> </w:t>
      </w:r>
      <w:r w:rsidRPr="003B3389">
        <w:tab/>
      </w:r>
      <w:r w:rsidRPr="003B3389">
        <w:tab/>
      </w:r>
      <w:r w:rsidRPr="003B3389">
        <w:rPr>
          <w:color w:val="FFFFFF" w:themeColor="background1"/>
          <w:bdr w:val="single" w:sz="8" w:space="0" w:color="auto"/>
        </w:rPr>
        <w:t>.</w:t>
      </w:r>
      <w:r w:rsidRPr="003B3389">
        <w:rPr>
          <w:i/>
          <w:bdr w:val="single" w:sz="8" w:space="0" w:color="auto"/>
        </w:rPr>
        <w:t>c</w:t>
      </w:r>
      <w:r w:rsidRPr="003B3389">
        <w:rPr>
          <w:color w:val="FFFFFF" w:themeColor="background1"/>
          <w:bdr w:val="single" w:sz="8" w:space="0" w:color="auto"/>
        </w:rPr>
        <w:t>.</w:t>
      </w:r>
    </w:p>
    <w:p w14:paraId="5261B27B" w14:textId="77777777" w:rsidR="003B3389" w:rsidRPr="003B3389" w:rsidRDefault="003B3389" w:rsidP="003B3389">
      <w:pPr>
        <w:widowControl w:val="0"/>
        <w:numPr>
          <w:ilvl w:val="0"/>
          <w:numId w:val="4"/>
        </w:numPr>
        <w:tabs>
          <w:tab w:val="left" w:pos="284"/>
        </w:tabs>
        <w:autoSpaceDE w:val="0"/>
        <w:autoSpaceDN w:val="0"/>
        <w:adjustRightInd w:val="0"/>
        <w:ind w:left="284" w:hanging="284"/>
      </w:pPr>
      <w:r w:rsidRPr="003B3389">
        <w:t xml:space="preserve">the time of year   </w:t>
      </w:r>
      <w:r w:rsidRPr="003B3389">
        <w:tab/>
      </w:r>
      <w:r w:rsidRPr="003B3389">
        <w:tab/>
      </w:r>
      <w:proofErr w:type="gramStart"/>
      <w:r w:rsidRPr="003B3389">
        <w:tab/>
      </w:r>
      <w:r w:rsidRPr="003B3389">
        <w:rPr>
          <w:color w:val="FFFFFF" w:themeColor="background1"/>
          <w:bdr w:val="single" w:sz="8" w:space="0" w:color="auto"/>
        </w:rPr>
        <w:t>.a.</w:t>
      </w:r>
      <w:proofErr w:type="gramEnd"/>
    </w:p>
    <w:p w14:paraId="0908EEB4" w14:textId="77777777" w:rsidR="003B3389" w:rsidRPr="003B3389" w:rsidRDefault="003B3389" w:rsidP="003B3389">
      <w:pPr>
        <w:widowControl w:val="0"/>
        <w:numPr>
          <w:ilvl w:val="0"/>
          <w:numId w:val="4"/>
        </w:numPr>
        <w:tabs>
          <w:tab w:val="left" w:pos="284"/>
        </w:tabs>
        <w:autoSpaceDE w:val="0"/>
        <w:autoSpaceDN w:val="0"/>
        <w:adjustRightInd w:val="0"/>
        <w:ind w:left="284" w:hanging="284"/>
      </w:pPr>
      <w:r w:rsidRPr="003B3389">
        <w:t xml:space="preserve">what is in the village   </w:t>
      </w:r>
      <w:r w:rsidRPr="003B3389">
        <w:tab/>
      </w:r>
      <w:proofErr w:type="gramStart"/>
      <w:r w:rsidRPr="003B3389">
        <w:tab/>
      </w:r>
      <w:r w:rsidRPr="003B3389">
        <w:rPr>
          <w:color w:val="FFFFFF" w:themeColor="background1"/>
          <w:bdr w:val="single" w:sz="8" w:space="0" w:color="auto"/>
        </w:rPr>
        <w:t>.a.</w:t>
      </w:r>
      <w:proofErr w:type="gramEnd"/>
    </w:p>
    <w:p w14:paraId="36BA36F3" w14:textId="77777777" w:rsidR="003B3389" w:rsidRPr="003B3389" w:rsidRDefault="003B3389" w:rsidP="003B3389">
      <w:pPr>
        <w:widowControl w:val="0"/>
        <w:numPr>
          <w:ilvl w:val="0"/>
          <w:numId w:val="4"/>
        </w:numPr>
        <w:tabs>
          <w:tab w:val="left" w:pos="284"/>
        </w:tabs>
        <w:autoSpaceDE w:val="0"/>
        <w:autoSpaceDN w:val="0"/>
        <w:adjustRightInd w:val="0"/>
        <w:ind w:left="284" w:hanging="284"/>
      </w:pPr>
      <w:r w:rsidRPr="003B3389">
        <w:t xml:space="preserve">how the people make the hotel   </w:t>
      </w:r>
      <w:proofErr w:type="gramStart"/>
      <w:r w:rsidRPr="003B3389">
        <w:tab/>
      </w:r>
      <w:r w:rsidRPr="003B3389">
        <w:rPr>
          <w:color w:val="FFFFFF" w:themeColor="background1"/>
          <w:bdr w:val="single" w:sz="8" w:space="0" w:color="auto"/>
        </w:rPr>
        <w:t>.a.</w:t>
      </w:r>
      <w:proofErr w:type="gramEnd"/>
    </w:p>
    <w:p w14:paraId="20DACDAA" w14:textId="77777777" w:rsidR="003B3389" w:rsidRPr="003B3389" w:rsidRDefault="003B3389" w:rsidP="003B3389">
      <w:pPr>
        <w:widowControl w:val="0"/>
        <w:numPr>
          <w:ilvl w:val="0"/>
          <w:numId w:val="4"/>
        </w:numPr>
        <w:tabs>
          <w:tab w:val="left" w:pos="284"/>
        </w:tabs>
        <w:autoSpaceDE w:val="0"/>
        <w:autoSpaceDN w:val="0"/>
        <w:adjustRightInd w:val="0"/>
        <w:ind w:left="284" w:hanging="284"/>
      </w:pPr>
      <w:r w:rsidRPr="003B3389">
        <w:t xml:space="preserve">what is inside the hotel   </w:t>
      </w:r>
      <w:r w:rsidRPr="003B3389">
        <w:tab/>
      </w:r>
      <w:proofErr w:type="gramStart"/>
      <w:r w:rsidRPr="003B3389">
        <w:tab/>
      </w:r>
      <w:r w:rsidRPr="003B3389">
        <w:rPr>
          <w:color w:val="FFFFFF" w:themeColor="background1"/>
          <w:bdr w:val="single" w:sz="8" w:space="0" w:color="auto"/>
        </w:rPr>
        <w:t>.a.</w:t>
      </w:r>
      <w:proofErr w:type="gramEnd"/>
    </w:p>
    <w:p w14:paraId="0510ADE1" w14:textId="77777777" w:rsidR="003B3389" w:rsidRPr="003B3389" w:rsidRDefault="003B3389" w:rsidP="003B3389">
      <w:pPr>
        <w:widowControl w:val="0"/>
        <w:numPr>
          <w:ilvl w:val="0"/>
          <w:numId w:val="4"/>
        </w:numPr>
        <w:tabs>
          <w:tab w:val="left" w:pos="284"/>
        </w:tabs>
        <w:autoSpaceDE w:val="0"/>
        <w:autoSpaceDN w:val="0"/>
        <w:adjustRightInd w:val="0"/>
        <w:ind w:left="284" w:hanging="284"/>
      </w:pPr>
      <w:r w:rsidRPr="003B3389">
        <w:t xml:space="preserve">how to sleep in the hotel   </w:t>
      </w:r>
      <w:r w:rsidRPr="003B3389">
        <w:tab/>
      </w:r>
      <w:proofErr w:type="gramStart"/>
      <w:r w:rsidRPr="003B3389">
        <w:tab/>
      </w:r>
      <w:r w:rsidRPr="003B3389">
        <w:rPr>
          <w:color w:val="FFFFFF" w:themeColor="background1"/>
          <w:bdr w:val="single" w:sz="8" w:space="0" w:color="auto"/>
        </w:rPr>
        <w:t>.a.</w:t>
      </w:r>
      <w:proofErr w:type="gramEnd"/>
    </w:p>
    <w:p w14:paraId="6BEB5046" w14:textId="77777777" w:rsidR="003B3389" w:rsidRPr="003B3389" w:rsidRDefault="003B3389" w:rsidP="003B3389">
      <w:pPr>
        <w:widowControl w:val="0"/>
        <w:numPr>
          <w:ilvl w:val="0"/>
          <w:numId w:val="4"/>
        </w:numPr>
        <w:tabs>
          <w:tab w:val="left" w:pos="284"/>
        </w:tabs>
        <w:autoSpaceDE w:val="0"/>
        <w:autoSpaceDN w:val="0"/>
        <w:adjustRightInd w:val="0"/>
        <w:ind w:left="284" w:hanging="284"/>
      </w:pPr>
      <w:r w:rsidRPr="003B3389">
        <w:t xml:space="preserve">what happens in the spring   </w:t>
      </w:r>
      <w:r w:rsidRPr="003B3389">
        <w:tab/>
      </w:r>
      <w:proofErr w:type="gramStart"/>
      <w:r w:rsidRPr="003B3389">
        <w:tab/>
      </w:r>
      <w:r w:rsidRPr="003B3389">
        <w:rPr>
          <w:color w:val="FFFFFF" w:themeColor="background1"/>
          <w:bdr w:val="single" w:sz="8" w:space="0" w:color="auto"/>
        </w:rPr>
        <w:t>.a.</w:t>
      </w:r>
      <w:proofErr w:type="gramEnd"/>
    </w:p>
    <w:p w14:paraId="3D738ED5" w14:textId="77777777" w:rsidR="003B3389" w:rsidRPr="003B3389" w:rsidRDefault="003B3389" w:rsidP="003B3389">
      <w:pPr>
        <w:widowControl w:val="0"/>
        <w:numPr>
          <w:ilvl w:val="0"/>
          <w:numId w:val="4"/>
        </w:numPr>
        <w:tabs>
          <w:tab w:val="left" w:pos="284"/>
        </w:tabs>
        <w:autoSpaceDE w:val="0"/>
        <w:autoSpaceDN w:val="0"/>
        <w:adjustRightInd w:val="0"/>
        <w:ind w:left="284" w:hanging="284"/>
      </w:pPr>
      <w:r>
        <w:t xml:space="preserve">how to get to the hotel   </w:t>
      </w:r>
      <w:r>
        <w:tab/>
      </w:r>
      <w:proofErr w:type="gramStart"/>
      <w:r w:rsidRPr="003B3389">
        <w:tab/>
      </w:r>
      <w:r w:rsidRPr="003B3389">
        <w:rPr>
          <w:color w:val="FFFFFF" w:themeColor="background1"/>
          <w:bdr w:val="single" w:sz="8" w:space="0" w:color="auto"/>
        </w:rPr>
        <w:t>.a.</w:t>
      </w:r>
      <w:proofErr w:type="gramEnd"/>
    </w:p>
    <w:p w14:paraId="153B4F88" w14:textId="71EBD0B7" w:rsidR="003B3389" w:rsidRPr="003B3389" w:rsidRDefault="003B3389" w:rsidP="003B3389">
      <w:pPr>
        <w:widowControl w:val="0"/>
        <w:numPr>
          <w:ilvl w:val="0"/>
          <w:numId w:val="3"/>
        </w:numPr>
        <w:tabs>
          <w:tab w:val="left" w:pos="284"/>
        </w:tabs>
        <w:autoSpaceDE w:val="0"/>
        <w:autoSpaceDN w:val="0"/>
        <w:adjustRightInd w:val="0"/>
        <w:spacing w:line="276" w:lineRule="auto"/>
        <w:ind w:left="283" w:hanging="283"/>
      </w:pPr>
      <w:r>
        <w:br w:type="column"/>
      </w:r>
      <w:r w:rsidRPr="003B3389">
        <w:t>winter</w:t>
      </w:r>
    </w:p>
    <w:p w14:paraId="1F66D931" w14:textId="77777777" w:rsidR="003B3389" w:rsidRPr="003B3389" w:rsidRDefault="003B3389" w:rsidP="003B3389">
      <w:pPr>
        <w:widowControl w:val="0"/>
        <w:numPr>
          <w:ilvl w:val="0"/>
          <w:numId w:val="3"/>
        </w:numPr>
        <w:tabs>
          <w:tab w:val="left" w:pos="284"/>
        </w:tabs>
        <w:autoSpaceDE w:val="0"/>
        <w:autoSpaceDN w:val="0"/>
        <w:adjustRightInd w:val="0"/>
        <w:spacing w:line="276" w:lineRule="auto"/>
        <w:ind w:left="283" w:hanging="283"/>
      </w:pPr>
      <w:r w:rsidRPr="003B3389">
        <w:t>beds and chairs made of ice</w:t>
      </w:r>
    </w:p>
    <w:p w14:paraId="47A6FCE6" w14:textId="77777777" w:rsidR="003B3389" w:rsidRPr="003B3389" w:rsidRDefault="003B3389" w:rsidP="003B3389">
      <w:pPr>
        <w:widowControl w:val="0"/>
        <w:numPr>
          <w:ilvl w:val="0"/>
          <w:numId w:val="3"/>
        </w:numPr>
        <w:tabs>
          <w:tab w:val="left" w:pos="284"/>
        </w:tabs>
        <w:autoSpaceDE w:val="0"/>
        <w:autoSpaceDN w:val="0"/>
        <w:adjustRightInd w:val="0"/>
        <w:spacing w:line="276" w:lineRule="auto"/>
        <w:ind w:left="283" w:hanging="283"/>
        <w:rPr>
          <w:rFonts w:ascii="Hypatia Sans Pro Semibold" w:hAnsi="Hypatia Sans Pro Semibold" w:cs="Hypatia Sans Pro Semibold"/>
          <w:sz w:val="18"/>
          <w:szCs w:val="18"/>
        </w:rPr>
      </w:pPr>
      <w:r w:rsidRPr="003B3389">
        <w:rPr>
          <w:strike/>
        </w:rPr>
        <w:t>Sweden</w:t>
      </w:r>
      <w:r w:rsidRPr="003B3389">
        <w:tab/>
      </w:r>
    </w:p>
    <w:p w14:paraId="6C40E40F" w14:textId="7EB2F530" w:rsidR="003B3389" w:rsidRPr="003B3389" w:rsidRDefault="003F0334" w:rsidP="003B3389">
      <w:pPr>
        <w:widowControl w:val="0"/>
        <w:numPr>
          <w:ilvl w:val="0"/>
          <w:numId w:val="3"/>
        </w:numPr>
        <w:tabs>
          <w:tab w:val="left" w:pos="284"/>
        </w:tabs>
        <w:autoSpaceDE w:val="0"/>
        <w:autoSpaceDN w:val="0"/>
        <w:adjustRightInd w:val="0"/>
        <w:spacing w:line="276" w:lineRule="auto"/>
        <w:ind w:left="283" w:hanging="283"/>
      </w:pPr>
      <w:r>
        <w:t>a lot</w:t>
      </w:r>
      <w:r w:rsidRPr="003B3389">
        <w:t xml:space="preserve"> </w:t>
      </w:r>
      <w:r w:rsidR="003B3389" w:rsidRPr="003B3389">
        <w:t>of blankets</w:t>
      </w:r>
    </w:p>
    <w:p w14:paraId="107A11DB" w14:textId="77777777" w:rsidR="003B3389" w:rsidRPr="003B3389" w:rsidRDefault="003B3389" w:rsidP="003B3389">
      <w:pPr>
        <w:widowControl w:val="0"/>
        <w:numPr>
          <w:ilvl w:val="0"/>
          <w:numId w:val="3"/>
        </w:numPr>
        <w:tabs>
          <w:tab w:val="left" w:pos="284"/>
        </w:tabs>
        <w:autoSpaceDE w:val="0"/>
        <w:autoSpaceDN w:val="0"/>
        <w:adjustRightInd w:val="0"/>
        <w:spacing w:line="276" w:lineRule="auto"/>
        <w:ind w:left="283" w:hanging="283"/>
      </w:pPr>
      <w:r w:rsidRPr="003B3389">
        <w:t>a train</w:t>
      </w:r>
    </w:p>
    <w:p w14:paraId="360BC285" w14:textId="77777777" w:rsidR="003B3389" w:rsidRPr="003B3389" w:rsidRDefault="003B3389" w:rsidP="003B3389">
      <w:pPr>
        <w:widowControl w:val="0"/>
        <w:numPr>
          <w:ilvl w:val="0"/>
          <w:numId w:val="3"/>
        </w:numPr>
        <w:tabs>
          <w:tab w:val="left" w:pos="284"/>
        </w:tabs>
        <w:autoSpaceDE w:val="0"/>
        <w:autoSpaceDN w:val="0"/>
        <w:adjustRightInd w:val="0"/>
        <w:spacing w:line="276" w:lineRule="auto"/>
        <w:ind w:left="283" w:hanging="283"/>
      </w:pPr>
      <w:r w:rsidRPr="003B3389">
        <w:t>a lake or river</w:t>
      </w:r>
    </w:p>
    <w:p w14:paraId="7C32387D" w14:textId="77777777" w:rsidR="003B3389" w:rsidRPr="003B3389" w:rsidRDefault="003B3389" w:rsidP="003B3389">
      <w:pPr>
        <w:widowControl w:val="0"/>
        <w:numPr>
          <w:ilvl w:val="0"/>
          <w:numId w:val="3"/>
        </w:numPr>
        <w:tabs>
          <w:tab w:val="left" w:pos="284"/>
        </w:tabs>
        <w:autoSpaceDE w:val="0"/>
        <w:autoSpaceDN w:val="0"/>
        <w:adjustRightInd w:val="0"/>
        <w:spacing w:line="276" w:lineRule="auto"/>
        <w:ind w:left="283" w:hanging="283"/>
      </w:pPr>
      <w:r w:rsidRPr="003B3389">
        <w:t>the ice melts</w:t>
      </w:r>
    </w:p>
    <w:p w14:paraId="2DADFAE3" w14:textId="77777777" w:rsidR="003B3389" w:rsidRDefault="003B3389" w:rsidP="003B3389">
      <w:pPr>
        <w:widowControl w:val="0"/>
        <w:numPr>
          <w:ilvl w:val="0"/>
          <w:numId w:val="3"/>
        </w:numPr>
        <w:tabs>
          <w:tab w:val="left" w:pos="284"/>
        </w:tabs>
        <w:autoSpaceDE w:val="0"/>
        <w:autoSpaceDN w:val="0"/>
        <w:adjustRightInd w:val="0"/>
        <w:spacing w:line="276" w:lineRule="auto"/>
        <w:ind w:left="283" w:hanging="283"/>
        <w:sectPr w:rsidR="003B3389" w:rsidSect="00877784">
          <w:type w:val="continuous"/>
          <w:pgSz w:w="11906" w:h="16838"/>
          <w:pgMar w:top="2268" w:right="566" w:bottom="709" w:left="567" w:header="0" w:footer="708" w:gutter="0"/>
          <w:cols w:num="2" w:space="426"/>
          <w:docGrid w:linePitch="360"/>
        </w:sectPr>
      </w:pPr>
      <w:r w:rsidRPr="003B3389">
        <w:t>blocks of ice from the river</w:t>
      </w:r>
    </w:p>
    <w:tbl>
      <w:tblPr>
        <w:tblStyle w:val="TableGrid"/>
        <w:tblpPr w:leftFromText="180" w:rightFromText="180" w:vertAnchor="text" w:horzAnchor="margin" w:tblpXSpec="right" w:tblpY="175"/>
        <w:tblW w:w="0" w:type="auto"/>
        <w:tblLook w:val="04A0" w:firstRow="1" w:lastRow="0" w:firstColumn="1" w:lastColumn="0" w:noHBand="0" w:noVBand="1"/>
      </w:tblPr>
      <w:tblGrid>
        <w:gridCol w:w="425"/>
        <w:gridCol w:w="439"/>
      </w:tblGrid>
      <w:tr w:rsidR="003B3389" w14:paraId="6E344CA4" w14:textId="77777777" w:rsidTr="00CA36BE">
        <w:trPr>
          <w:trHeight w:val="390"/>
        </w:trPr>
        <w:tc>
          <w:tcPr>
            <w:tcW w:w="425" w:type="dxa"/>
          </w:tcPr>
          <w:p w14:paraId="067EAA77" w14:textId="77777777" w:rsidR="003B3389" w:rsidRDefault="003B3389" w:rsidP="00CA36BE">
            <w:pPr>
              <w:ind w:left="0" w:firstLine="0"/>
            </w:pPr>
          </w:p>
        </w:tc>
        <w:tc>
          <w:tcPr>
            <w:tcW w:w="439" w:type="dxa"/>
            <w:shd w:val="clear" w:color="auto" w:fill="000000" w:themeFill="text1"/>
          </w:tcPr>
          <w:p w14:paraId="445E3C18" w14:textId="77777777" w:rsidR="003B3389" w:rsidRPr="007C34DC" w:rsidRDefault="003B3389" w:rsidP="003B3389">
            <w:pPr>
              <w:ind w:left="0" w:firstLine="0"/>
              <w:jc w:val="center"/>
              <w:rPr>
                <w:b/>
              </w:rPr>
            </w:pPr>
            <w:r>
              <w:rPr>
                <w:b/>
                <w:color w:val="FFFFFF" w:themeColor="background1"/>
              </w:rPr>
              <w:t>7</w:t>
            </w:r>
          </w:p>
        </w:tc>
      </w:tr>
    </w:tbl>
    <w:p w14:paraId="676D2D4E" w14:textId="77777777" w:rsidR="003B3389" w:rsidRPr="003B3389" w:rsidRDefault="003B3389" w:rsidP="003B3389">
      <w:pPr>
        <w:widowControl w:val="0"/>
        <w:tabs>
          <w:tab w:val="left" w:pos="284"/>
        </w:tabs>
        <w:autoSpaceDE w:val="0"/>
        <w:autoSpaceDN w:val="0"/>
        <w:adjustRightInd w:val="0"/>
        <w:spacing w:line="276" w:lineRule="auto"/>
        <w:ind w:left="0" w:firstLine="0"/>
      </w:pPr>
    </w:p>
    <w:p w14:paraId="627001BE" w14:textId="77777777" w:rsidR="003B3389" w:rsidRDefault="003B3389" w:rsidP="003B3389">
      <w:pPr>
        <w:pStyle w:val="questions"/>
        <w:ind w:left="0" w:firstLine="0"/>
      </w:pPr>
    </w:p>
    <w:p w14:paraId="7DFFD240" w14:textId="763AF8F9" w:rsidR="003B3389" w:rsidRPr="00CA40AA" w:rsidRDefault="003B3389" w:rsidP="003B3389">
      <w:pPr>
        <w:pStyle w:val="Rubric"/>
      </w:pPr>
      <w:r w:rsidRPr="00CA40AA">
        <w:t>4</w:t>
      </w:r>
      <w:r w:rsidRPr="00CA40AA">
        <w:tab/>
      </w:r>
      <w:r w:rsidRPr="007B723F">
        <w:rPr>
          <w:b w:val="0"/>
          <w:bCs w:val="0"/>
          <w:noProof/>
          <w:lang w:eastAsia="en-GB"/>
        </w:rPr>
        <w:drawing>
          <wp:inline distT="0" distB="0" distL="0" distR="0" wp14:anchorId="18ECFF86" wp14:editId="5713774B">
            <wp:extent cx="171450" cy="107654"/>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Pr="00CA40AA">
        <w:tab/>
        <w:t xml:space="preserve">Listen again and choose the correct </w:t>
      </w:r>
      <w:r w:rsidR="00706BE4">
        <w:t>answer</w:t>
      </w:r>
      <w:r w:rsidR="00706BE4" w:rsidRPr="00CA40AA">
        <w:t>s</w:t>
      </w:r>
      <w:r w:rsidRPr="00CA40AA">
        <w:t>.</w:t>
      </w:r>
    </w:p>
    <w:p w14:paraId="5A31E798" w14:textId="32752441"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Emma’s uncle went somewhere </w:t>
      </w:r>
      <w:r w:rsidR="003F0334">
        <w:t>that</w:t>
      </w:r>
      <w:r w:rsidR="003F0334" w:rsidRPr="003B3389">
        <w:t xml:space="preserve"> </w:t>
      </w:r>
      <w:r w:rsidRPr="003B3389">
        <w:t>was ver</w:t>
      </w:r>
      <w:r w:rsidRPr="003B3389">
        <w:rPr>
          <w:spacing w:val="8"/>
        </w:rPr>
        <w:t>y</w:t>
      </w:r>
      <w:r w:rsidRPr="003B3389">
        <w:rPr>
          <w:i/>
          <w:iCs/>
          <w:spacing w:val="8"/>
        </w:rPr>
        <w:t xml:space="preserve"> </w:t>
      </w:r>
      <w:r w:rsidRPr="003B3389">
        <w:rPr>
          <w:i/>
          <w:iCs/>
          <w:spacing w:val="8"/>
          <w:u w:val="single"/>
        </w:rPr>
        <w:t>c</w:t>
      </w:r>
      <w:r w:rsidRPr="003B3389">
        <w:rPr>
          <w:i/>
          <w:iCs/>
          <w:u w:val="single"/>
        </w:rPr>
        <w:t>old</w:t>
      </w:r>
      <w:r w:rsidRPr="003B3389">
        <w:rPr>
          <w:i/>
          <w:iCs/>
        </w:rPr>
        <w:t xml:space="preserve"> / warm.</w:t>
      </w:r>
    </w:p>
    <w:p w14:paraId="478EA648" w14:textId="77777777"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He stayed in </w:t>
      </w:r>
      <w:proofErr w:type="spellStart"/>
      <w:r w:rsidRPr="003B3389">
        <w:t>Jukkasjärvi</w:t>
      </w:r>
      <w:proofErr w:type="spellEnd"/>
      <w:r w:rsidRPr="003B3389">
        <w:t xml:space="preserve">, a </w:t>
      </w:r>
      <w:r w:rsidRPr="003B3389">
        <w:rPr>
          <w:i/>
          <w:iCs/>
        </w:rPr>
        <w:t>city / village</w:t>
      </w:r>
      <w:r w:rsidRPr="003B3389">
        <w:t xml:space="preserve"> in Sweden.</w:t>
      </w:r>
    </w:p>
    <w:p w14:paraId="468DFFDB" w14:textId="77777777"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It was very </w:t>
      </w:r>
      <w:r w:rsidRPr="003B3389">
        <w:rPr>
          <w:i/>
          <w:iCs/>
        </w:rPr>
        <w:t>dark / warm</w:t>
      </w:r>
      <w:r w:rsidRPr="003B3389">
        <w:t xml:space="preserve"> when he was there.</w:t>
      </w:r>
    </w:p>
    <w:p w14:paraId="509D5D62" w14:textId="77777777"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Because of the cold </w:t>
      </w:r>
      <w:r w:rsidRPr="003B3389">
        <w:rPr>
          <w:i/>
          <w:iCs/>
        </w:rPr>
        <w:t>ice / temperature</w:t>
      </w:r>
      <w:r w:rsidRPr="003B3389">
        <w:t>, the river freezes.</w:t>
      </w:r>
    </w:p>
    <w:p w14:paraId="401456DD" w14:textId="77777777"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People make the </w:t>
      </w:r>
      <w:r w:rsidRPr="003B3389">
        <w:rPr>
          <w:i/>
          <w:iCs/>
        </w:rPr>
        <w:t>blankets / furniture</w:t>
      </w:r>
      <w:r w:rsidRPr="003B3389">
        <w:t xml:space="preserve"> in the hotel from ice from the river.</w:t>
      </w:r>
    </w:p>
    <w:p w14:paraId="67552317" w14:textId="77777777"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People are </w:t>
      </w:r>
      <w:r w:rsidRPr="003B3389">
        <w:rPr>
          <w:i/>
          <w:iCs/>
        </w:rPr>
        <w:t>cold / warm</w:t>
      </w:r>
      <w:r w:rsidRPr="003B3389">
        <w:t xml:space="preserve"> inside the hotel when they are sleeping.</w:t>
      </w:r>
    </w:p>
    <w:p w14:paraId="48301C25" w14:textId="77777777"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The hotel disappears in the </w:t>
      </w:r>
      <w:r w:rsidRPr="003B3389">
        <w:rPr>
          <w:i/>
          <w:iCs/>
        </w:rPr>
        <w:t>spring / winter</w:t>
      </w:r>
      <w:r w:rsidRPr="003B3389">
        <w:t>.</w:t>
      </w:r>
    </w:p>
    <w:p w14:paraId="78B49BC4" w14:textId="77777777"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The hotel is in the </w:t>
      </w:r>
      <w:r w:rsidRPr="003B3389">
        <w:rPr>
          <w:i/>
          <w:iCs/>
        </w:rPr>
        <w:t>south / north</w:t>
      </w:r>
      <w:r w:rsidRPr="003B3389">
        <w:t xml:space="preserve"> of Sweden.</w:t>
      </w:r>
    </w:p>
    <w:p w14:paraId="43C8B6B9" w14:textId="41CBD881" w:rsidR="003B3389" w:rsidRPr="003B3389" w:rsidRDefault="003B3389" w:rsidP="003B3389">
      <w:pPr>
        <w:pStyle w:val="questions"/>
        <w:widowControl w:val="0"/>
        <w:numPr>
          <w:ilvl w:val="0"/>
          <w:numId w:val="5"/>
        </w:numPr>
        <w:tabs>
          <w:tab w:val="left" w:pos="284"/>
        </w:tabs>
        <w:autoSpaceDE w:val="0"/>
        <w:autoSpaceDN w:val="0"/>
        <w:adjustRightInd w:val="0"/>
        <w:ind w:left="284" w:hanging="284"/>
      </w:pPr>
      <w:r w:rsidRPr="003B3389">
        <w:t xml:space="preserve">Uncle </w:t>
      </w:r>
      <w:r w:rsidR="003F0334" w:rsidRPr="003B3389">
        <w:t>T</w:t>
      </w:r>
      <w:r w:rsidR="003F0334">
        <w:t>i</w:t>
      </w:r>
      <w:r w:rsidR="003F0334" w:rsidRPr="003B3389">
        <w:t xml:space="preserve">m </w:t>
      </w:r>
      <w:r w:rsidRPr="003B3389">
        <w:t xml:space="preserve">only saw </w:t>
      </w:r>
      <w:r w:rsidRPr="003B3389">
        <w:rPr>
          <w:i/>
          <w:iCs/>
        </w:rPr>
        <w:t>forest / small towns</w:t>
      </w:r>
      <w:r w:rsidRPr="003B3389">
        <w:t xml:space="preserve"> from the train when he was traveling.</w:t>
      </w:r>
    </w:p>
    <w:tbl>
      <w:tblPr>
        <w:tblStyle w:val="TableGrid"/>
        <w:tblW w:w="0" w:type="auto"/>
        <w:tblInd w:w="9918" w:type="dxa"/>
        <w:tblLook w:val="04A0" w:firstRow="1" w:lastRow="0" w:firstColumn="1" w:lastColumn="0" w:noHBand="0" w:noVBand="1"/>
      </w:tblPr>
      <w:tblGrid>
        <w:gridCol w:w="425"/>
        <w:gridCol w:w="420"/>
      </w:tblGrid>
      <w:tr w:rsidR="003B3389" w14:paraId="5BB57DEB" w14:textId="77777777" w:rsidTr="005A57FA">
        <w:tc>
          <w:tcPr>
            <w:tcW w:w="425" w:type="dxa"/>
          </w:tcPr>
          <w:p w14:paraId="0616AF40" w14:textId="77777777" w:rsidR="003B3389" w:rsidRDefault="003B3389" w:rsidP="003B3389">
            <w:pPr>
              <w:pStyle w:val="textbox"/>
              <w:spacing w:after="80"/>
              <w:jc w:val="right"/>
            </w:pPr>
          </w:p>
        </w:tc>
        <w:tc>
          <w:tcPr>
            <w:tcW w:w="420" w:type="dxa"/>
            <w:shd w:val="clear" w:color="auto" w:fill="000000" w:themeFill="text1"/>
          </w:tcPr>
          <w:p w14:paraId="2F4DEE23" w14:textId="77777777" w:rsidR="003B3389" w:rsidRPr="00A96F8A" w:rsidRDefault="003B3389" w:rsidP="00877784">
            <w:pPr>
              <w:pStyle w:val="textbox"/>
              <w:jc w:val="center"/>
              <w:rPr>
                <w:b/>
              </w:rPr>
            </w:pPr>
            <w:r>
              <w:rPr>
                <w:b/>
              </w:rPr>
              <w:t>8</w:t>
            </w:r>
          </w:p>
        </w:tc>
      </w:tr>
    </w:tbl>
    <w:p w14:paraId="5CAC8BF7" w14:textId="77777777" w:rsidR="003B3389" w:rsidRDefault="003B3389" w:rsidP="003B3389">
      <w:pPr>
        <w:pStyle w:val="questions"/>
        <w:ind w:left="0" w:firstLine="0"/>
      </w:pPr>
      <w:r>
        <w:br w:type="page"/>
      </w:r>
    </w:p>
    <w:p w14:paraId="62827CA3" w14:textId="77777777" w:rsidR="00877784" w:rsidRDefault="00877784" w:rsidP="00877784">
      <w:pPr>
        <w:pStyle w:val="Heading1"/>
      </w:pPr>
      <w:r>
        <w:lastRenderedPageBreak/>
        <w:t>WRITING</w:t>
      </w:r>
    </w:p>
    <w:p w14:paraId="42F4675C" w14:textId="77777777" w:rsidR="00877784" w:rsidRPr="00CA40AA" w:rsidRDefault="00877784" w:rsidP="00877784">
      <w:pPr>
        <w:pStyle w:val="Rubric"/>
      </w:pPr>
      <w:r w:rsidRPr="00CA40AA">
        <w:t>5</w:t>
      </w:r>
      <w:r w:rsidRPr="00CA40AA">
        <w:tab/>
        <w:t>Write a short blog post (about 35 words), telling a friend about an amazing place that you went to. Use the questions below to help you.</w:t>
      </w:r>
    </w:p>
    <w:p w14:paraId="352E0EB6" w14:textId="77777777" w:rsidR="00877784" w:rsidRDefault="00877784" w:rsidP="00877784">
      <w:pPr>
        <w:ind w:firstLine="0"/>
      </w:pPr>
      <w:r>
        <w:t>•</w:t>
      </w:r>
      <w:r>
        <w:tab/>
        <w:t>Where is the place? (e.g.</w:t>
      </w:r>
      <w:r w:rsidR="002A4D1A">
        <w:t>,</w:t>
      </w:r>
      <w:r>
        <w:t xml:space="preserve"> city, country) </w:t>
      </w:r>
    </w:p>
    <w:p w14:paraId="42F7313C" w14:textId="77777777" w:rsidR="00877784" w:rsidRDefault="00877784" w:rsidP="00877784">
      <w:pPr>
        <w:ind w:firstLine="0"/>
      </w:pPr>
      <w:r>
        <w:t>•</w:t>
      </w:r>
      <w:r>
        <w:tab/>
        <w:t>What are the geographical features? (e.g.</w:t>
      </w:r>
      <w:r w:rsidR="002A4D1A">
        <w:t>,</w:t>
      </w:r>
      <w:r>
        <w:t xml:space="preserve"> ocean, mountains, river, desert)</w:t>
      </w:r>
    </w:p>
    <w:p w14:paraId="2028B1D3" w14:textId="77777777" w:rsidR="00877784" w:rsidRDefault="00877784" w:rsidP="00877784">
      <w:pPr>
        <w:ind w:firstLine="0"/>
      </w:pPr>
      <w:r>
        <w:t>•</w:t>
      </w:r>
      <w:r>
        <w:tab/>
        <w:t>What can you do there?</w:t>
      </w:r>
    </w:p>
    <w:p w14:paraId="543ABC20" w14:textId="77777777" w:rsidR="00877784" w:rsidRDefault="00877784" w:rsidP="00877784">
      <w:pPr>
        <w:ind w:firstLine="0"/>
      </w:pPr>
      <w:r>
        <w:t>•</w:t>
      </w:r>
      <w:r>
        <w:tab/>
        <w:t>What is the weather like? (e.g.</w:t>
      </w:r>
      <w:r w:rsidR="002A4D1A">
        <w:t>,</w:t>
      </w:r>
      <w:r>
        <w:t xml:space="preserve"> sunny, raining, windy, cloudy, hot, cold)</w:t>
      </w:r>
    </w:p>
    <w:p w14:paraId="3EE71336" w14:textId="3726C449" w:rsidR="00C71AA3" w:rsidRPr="00335798" w:rsidRDefault="00C71AA3" w:rsidP="00C8495E">
      <w:pPr>
        <w:widowControl w:val="0"/>
        <w:tabs>
          <w:tab w:val="left" w:pos="284"/>
        </w:tabs>
        <w:autoSpaceDE w:val="0"/>
        <w:autoSpaceDN w:val="0"/>
        <w:adjustRightInd w:val="0"/>
        <w:spacing w:before="0"/>
        <w:rPr>
          <w:rFonts w:ascii="Hypatia Sans Pro Regular" w:hAnsi="Hypatia Sans Pro Regular" w:cs="Hypatia Sans Pro Regular"/>
        </w:rPr>
      </w:pPr>
      <w:r>
        <w:rPr>
          <w:rFonts w:ascii="Hypatia Sans Pro Regular" w:hAnsi="Hypatia Sans Pro Regular" w:cs="Hypatia Sans Pro Regular"/>
        </w:rPr>
        <w:tab/>
      </w: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41D8C3B4" w14:textId="77777777" w:rsidR="00C71AA3" w:rsidRPr="00335798" w:rsidRDefault="00C71AA3" w:rsidP="00C8495E">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33D89600" w14:textId="77777777" w:rsidR="00C71AA3" w:rsidRPr="00335798" w:rsidRDefault="00C71AA3" w:rsidP="00C71AA3">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tbl>
      <w:tblPr>
        <w:tblStyle w:val="TableGrid"/>
        <w:tblW w:w="0" w:type="auto"/>
        <w:tblInd w:w="9918" w:type="dxa"/>
        <w:tblLook w:val="04A0" w:firstRow="1" w:lastRow="0" w:firstColumn="1" w:lastColumn="0" w:noHBand="0" w:noVBand="1"/>
      </w:tblPr>
      <w:tblGrid>
        <w:gridCol w:w="406"/>
        <w:gridCol w:w="439"/>
      </w:tblGrid>
      <w:tr w:rsidR="00877784" w14:paraId="0F609DFD" w14:textId="77777777" w:rsidTr="00877784">
        <w:tc>
          <w:tcPr>
            <w:tcW w:w="406" w:type="dxa"/>
          </w:tcPr>
          <w:p w14:paraId="0BFC1372" w14:textId="77777777" w:rsidR="00877784" w:rsidRDefault="00877784" w:rsidP="005A57FA">
            <w:pPr>
              <w:pStyle w:val="textbox"/>
              <w:jc w:val="right"/>
            </w:pPr>
          </w:p>
        </w:tc>
        <w:tc>
          <w:tcPr>
            <w:tcW w:w="439" w:type="dxa"/>
            <w:shd w:val="clear" w:color="auto" w:fill="000000" w:themeFill="text1"/>
          </w:tcPr>
          <w:p w14:paraId="6082A77F" w14:textId="77777777" w:rsidR="00877784" w:rsidRPr="00A96F8A" w:rsidRDefault="00877784" w:rsidP="00877784">
            <w:pPr>
              <w:pStyle w:val="textbox"/>
              <w:spacing w:after="80"/>
              <w:jc w:val="right"/>
              <w:rPr>
                <w:b/>
              </w:rPr>
            </w:pPr>
            <w:r>
              <w:rPr>
                <w:b/>
              </w:rPr>
              <w:t>20</w:t>
            </w:r>
          </w:p>
        </w:tc>
      </w:tr>
    </w:tbl>
    <w:p w14:paraId="0899A724" w14:textId="77777777" w:rsidR="00877784" w:rsidRPr="00877784" w:rsidRDefault="00877784" w:rsidP="000A45B2">
      <w:pPr>
        <w:keepNext/>
        <w:keepLines/>
        <w:widowControl w:val="0"/>
        <w:tabs>
          <w:tab w:val="left" w:pos="284"/>
        </w:tabs>
        <w:autoSpaceDE w:val="0"/>
        <w:autoSpaceDN w:val="0"/>
        <w:adjustRightInd w:val="0"/>
        <w:spacing w:before="0" w:after="240"/>
        <w:ind w:left="0" w:firstLine="0"/>
        <w:outlineLvl w:val="0"/>
        <w:rPr>
          <w:rFonts w:ascii="Arial" w:eastAsiaTheme="majorEastAsia" w:hAnsi="Arial" w:cstheme="majorBidi"/>
          <w:b/>
          <w:sz w:val="32"/>
          <w:szCs w:val="32"/>
        </w:rPr>
      </w:pPr>
      <w:r w:rsidRPr="00877784">
        <w:rPr>
          <w:rFonts w:ascii="Arial" w:eastAsiaTheme="majorEastAsia" w:hAnsi="Arial" w:cstheme="majorBidi"/>
          <w:b/>
          <w:sz w:val="32"/>
          <w:szCs w:val="32"/>
        </w:rPr>
        <w:t>SPEAKING</w:t>
      </w:r>
    </w:p>
    <w:p w14:paraId="09ADB459" w14:textId="443D9BC3" w:rsidR="00877784" w:rsidRPr="00877784" w:rsidRDefault="00877784" w:rsidP="00877784">
      <w:pPr>
        <w:keepNext/>
        <w:widowControl w:val="0"/>
        <w:autoSpaceDE w:val="0"/>
        <w:autoSpaceDN w:val="0"/>
        <w:adjustRightInd w:val="0"/>
        <w:spacing w:before="0"/>
        <w:rPr>
          <w:b/>
          <w:bCs/>
          <w:sz w:val="22"/>
        </w:rPr>
      </w:pPr>
      <w:r w:rsidRPr="00877784">
        <w:rPr>
          <w:b/>
          <w:bCs/>
          <w:sz w:val="22"/>
        </w:rPr>
        <w:t>6</w:t>
      </w:r>
      <w:r w:rsidRPr="00877784">
        <w:rPr>
          <w:b/>
          <w:bCs/>
          <w:sz w:val="22"/>
        </w:rPr>
        <w:tab/>
        <w:t xml:space="preserve">Work in pairs, A and B. These are your </w:t>
      </w:r>
      <w:r w:rsidR="002A4D1A">
        <w:rPr>
          <w:b/>
          <w:bCs/>
          <w:sz w:val="22"/>
        </w:rPr>
        <w:t>vacation</w:t>
      </w:r>
      <w:r w:rsidR="002A4D1A" w:rsidRPr="00877784">
        <w:rPr>
          <w:b/>
          <w:bCs/>
          <w:sz w:val="22"/>
        </w:rPr>
        <w:t xml:space="preserve"> </w:t>
      </w:r>
      <w:r w:rsidRPr="00877784">
        <w:rPr>
          <w:b/>
          <w:bCs/>
          <w:sz w:val="22"/>
        </w:rPr>
        <w:t xml:space="preserve">photos. Talk about them and pay each other compliments. </w:t>
      </w:r>
    </w:p>
    <w:p w14:paraId="67EC6A82" w14:textId="77777777" w:rsidR="00877784" w:rsidRPr="00877784" w:rsidRDefault="00877784" w:rsidP="00877784">
      <w:pPr>
        <w:widowControl w:val="0"/>
        <w:tabs>
          <w:tab w:val="left" w:pos="284"/>
        </w:tabs>
        <w:autoSpaceDE w:val="0"/>
        <w:autoSpaceDN w:val="0"/>
        <w:adjustRightInd w:val="0"/>
        <w:ind w:firstLine="0"/>
        <w:rPr>
          <w:i/>
        </w:rPr>
      </w:pPr>
      <w:r w:rsidRPr="00877784">
        <w:rPr>
          <w:i/>
        </w:rPr>
        <w:t>Useful words: lake, island, mountains, forest</w:t>
      </w:r>
    </w:p>
    <w:p w14:paraId="73BEF58F" w14:textId="77777777" w:rsidR="00877784" w:rsidRPr="00877784" w:rsidRDefault="00877784" w:rsidP="00877784">
      <w:pPr>
        <w:widowControl w:val="0"/>
        <w:tabs>
          <w:tab w:val="left" w:pos="284"/>
        </w:tabs>
        <w:autoSpaceDE w:val="0"/>
        <w:autoSpaceDN w:val="0"/>
        <w:adjustRightInd w:val="0"/>
        <w:ind w:firstLine="0"/>
      </w:pPr>
      <w:r w:rsidRPr="00877784">
        <w:t xml:space="preserve">A: </w:t>
      </w:r>
      <w:r w:rsidRPr="00877784">
        <w:tab/>
        <w:t>Show your picture to B.</w:t>
      </w:r>
    </w:p>
    <w:p w14:paraId="7FDF6435" w14:textId="77777777" w:rsidR="00877784" w:rsidRPr="00877784" w:rsidRDefault="00877784" w:rsidP="00877784">
      <w:pPr>
        <w:widowControl w:val="0"/>
        <w:tabs>
          <w:tab w:val="left" w:pos="284"/>
        </w:tabs>
        <w:autoSpaceDE w:val="0"/>
        <w:autoSpaceDN w:val="0"/>
        <w:adjustRightInd w:val="0"/>
        <w:ind w:firstLine="0"/>
      </w:pPr>
      <w:r w:rsidRPr="00877784">
        <w:t xml:space="preserve">B: </w:t>
      </w:r>
      <w:r w:rsidRPr="00877784">
        <w:tab/>
        <w:t>Compliment A on things in the picture. (</w:t>
      </w:r>
      <w:r w:rsidRPr="00877784">
        <w:rPr>
          <w:i/>
          <w:iCs/>
        </w:rPr>
        <w:t xml:space="preserve">What a lovely </w:t>
      </w:r>
      <w:proofErr w:type="gramStart"/>
      <w:r w:rsidRPr="00877784">
        <w:rPr>
          <w:i/>
          <w:iCs/>
        </w:rPr>
        <w:t>… !</w:t>
      </w:r>
      <w:proofErr w:type="gramEnd"/>
      <w:r w:rsidRPr="00877784">
        <w:t>)</w:t>
      </w:r>
    </w:p>
    <w:p w14:paraId="38144FCC" w14:textId="113E907D" w:rsidR="00877784" w:rsidRPr="00877784" w:rsidRDefault="00877784" w:rsidP="00877784">
      <w:pPr>
        <w:widowControl w:val="0"/>
        <w:tabs>
          <w:tab w:val="left" w:pos="284"/>
        </w:tabs>
        <w:autoSpaceDE w:val="0"/>
        <w:autoSpaceDN w:val="0"/>
        <w:adjustRightInd w:val="0"/>
        <w:spacing w:after="240"/>
        <w:ind w:firstLine="0"/>
      </w:pPr>
      <w:r w:rsidRPr="00877784">
        <w:t xml:space="preserve">A: </w:t>
      </w:r>
      <w:r w:rsidRPr="00877784">
        <w:tab/>
        <w:t xml:space="preserve">Tell B about your </w:t>
      </w:r>
      <w:r w:rsidR="00257794">
        <w:t>vacation</w:t>
      </w:r>
      <w:r w:rsidR="00257794" w:rsidRPr="00877784">
        <w:t xml:space="preserve"> </w:t>
      </w:r>
      <w:r w:rsidRPr="00877784">
        <w:t>there. (</w:t>
      </w:r>
      <w:r w:rsidRPr="00877784">
        <w:rPr>
          <w:i/>
          <w:iCs/>
        </w:rPr>
        <w:t xml:space="preserve">We went </w:t>
      </w:r>
      <w:proofErr w:type="gramStart"/>
      <w:r w:rsidRPr="00877784">
        <w:rPr>
          <w:i/>
          <w:iCs/>
        </w:rPr>
        <w:t>… ;</w:t>
      </w:r>
      <w:proofErr w:type="gramEnd"/>
      <w:r w:rsidRPr="00877784">
        <w:rPr>
          <w:i/>
          <w:iCs/>
        </w:rPr>
        <w:t xml:space="preserve"> We saw</w:t>
      </w:r>
      <w:r w:rsidR="008025CE">
        <w:rPr>
          <w:i/>
          <w:iCs/>
        </w:rPr>
        <w:t xml:space="preserve"> </w:t>
      </w:r>
      <w:r w:rsidRPr="00877784">
        <w:rPr>
          <w:i/>
          <w:iCs/>
        </w:rPr>
        <w:t>…</w:t>
      </w:r>
      <w:r w:rsidRPr="00877784">
        <w:t>)</w:t>
      </w:r>
    </w:p>
    <w:p w14:paraId="7E461966" w14:textId="4F6E59E6" w:rsidR="00877784" w:rsidRPr="00877784" w:rsidRDefault="00877784" w:rsidP="00877784">
      <w:pPr>
        <w:widowControl w:val="0"/>
        <w:tabs>
          <w:tab w:val="left" w:pos="284"/>
        </w:tabs>
        <w:autoSpaceDE w:val="0"/>
        <w:autoSpaceDN w:val="0"/>
        <w:adjustRightInd w:val="0"/>
        <w:ind w:firstLine="0"/>
        <w:rPr>
          <w:i/>
        </w:rPr>
      </w:pPr>
      <w:r w:rsidRPr="00877784">
        <w:rPr>
          <w:i/>
        </w:rPr>
        <w:t xml:space="preserve">Useful words: beach, </w:t>
      </w:r>
      <w:r w:rsidR="00DD1604">
        <w:rPr>
          <w:i/>
        </w:rPr>
        <w:t>ocean</w:t>
      </w:r>
      <w:r w:rsidRPr="00877784">
        <w:rPr>
          <w:i/>
        </w:rPr>
        <w:t>, palm trees, boat</w:t>
      </w:r>
    </w:p>
    <w:p w14:paraId="62496B84" w14:textId="77777777" w:rsidR="00877784" w:rsidRPr="00877784" w:rsidRDefault="00877784" w:rsidP="00877784">
      <w:pPr>
        <w:widowControl w:val="0"/>
        <w:tabs>
          <w:tab w:val="left" w:pos="284"/>
        </w:tabs>
        <w:autoSpaceDE w:val="0"/>
        <w:autoSpaceDN w:val="0"/>
        <w:adjustRightInd w:val="0"/>
        <w:ind w:firstLine="0"/>
      </w:pPr>
      <w:r w:rsidRPr="00877784">
        <w:t xml:space="preserve">B: </w:t>
      </w:r>
      <w:r w:rsidRPr="00877784">
        <w:tab/>
        <w:t>Show your picture to A.</w:t>
      </w:r>
    </w:p>
    <w:p w14:paraId="35AEA4C2" w14:textId="77777777" w:rsidR="00877784" w:rsidRPr="00877784" w:rsidRDefault="00877784" w:rsidP="00877784">
      <w:pPr>
        <w:widowControl w:val="0"/>
        <w:tabs>
          <w:tab w:val="left" w:pos="284"/>
        </w:tabs>
        <w:autoSpaceDE w:val="0"/>
        <w:autoSpaceDN w:val="0"/>
        <w:adjustRightInd w:val="0"/>
        <w:ind w:firstLine="0"/>
      </w:pPr>
      <w:r w:rsidRPr="00877784">
        <w:t xml:space="preserve">A: </w:t>
      </w:r>
      <w:r w:rsidRPr="00877784">
        <w:tab/>
        <w:t>Compliment B on things in the picture. (</w:t>
      </w:r>
      <w:r w:rsidRPr="00877784">
        <w:rPr>
          <w:i/>
          <w:iCs/>
        </w:rPr>
        <w:t xml:space="preserve">What a lovely </w:t>
      </w:r>
      <w:proofErr w:type="gramStart"/>
      <w:r w:rsidRPr="00877784">
        <w:rPr>
          <w:i/>
          <w:iCs/>
        </w:rPr>
        <w:t>… !</w:t>
      </w:r>
      <w:proofErr w:type="gramEnd"/>
      <w:r w:rsidRPr="00877784">
        <w:t>)</w:t>
      </w:r>
    </w:p>
    <w:p w14:paraId="07F37F58" w14:textId="6E72F02A" w:rsidR="00877784" w:rsidRPr="00877784" w:rsidRDefault="00877784" w:rsidP="00877784">
      <w:pPr>
        <w:widowControl w:val="0"/>
        <w:tabs>
          <w:tab w:val="left" w:pos="284"/>
        </w:tabs>
        <w:autoSpaceDE w:val="0"/>
        <w:autoSpaceDN w:val="0"/>
        <w:adjustRightInd w:val="0"/>
        <w:ind w:firstLine="0"/>
        <w:rPr>
          <w:i/>
          <w:iCs/>
          <w:szCs w:val="20"/>
        </w:rPr>
      </w:pPr>
      <w:r w:rsidRPr="00877784">
        <w:t xml:space="preserve">B: </w:t>
      </w:r>
      <w:r w:rsidRPr="00877784">
        <w:tab/>
        <w:t xml:space="preserve">Tell A about your </w:t>
      </w:r>
      <w:r w:rsidR="00257794">
        <w:t>vacation</w:t>
      </w:r>
      <w:r w:rsidR="00257794" w:rsidRPr="00877784">
        <w:t xml:space="preserve"> </w:t>
      </w:r>
      <w:r w:rsidRPr="00877784">
        <w:t>there. (</w:t>
      </w:r>
      <w:r w:rsidRPr="00877784">
        <w:rPr>
          <w:i/>
          <w:iCs/>
        </w:rPr>
        <w:t xml:space="preserve">We went </w:t>
      </w:r>
      <w:proofErr w:type="gramStart"/>
      <w:r w:rsidRPr="00877784">
        <w:rPr>
          <w:i/>
          <w:iCs/>
        </w:rPr>
        <w:t>… ;</w:t>
      </w:r>
      <w:proofErr w:type="gramEnd"/>
      <w:r w:rsidRPr="00877784">
        <w:rPr>
          <w:i/>
          <w:iCs/>
        </w:rPr>
        <w:t xml:space="preserve"> We saw …</w:t>
      </w:r>
      <w:r w:rsidRPr="00877784">
        <w:t>)</w:t>
      </w:r>
    </w:p>
    <w:p w14:paraId="236916C8" w14:textId="77777777" w:rsidR="00877784" w:rsidRPr="00877784" w:rsidRDefault="00877784" w:rsidP="00877784">
      <w:pPr>
        <w:widowControl w:val="0"/>
        <w:tabs>
          <w:tab w:val="left" w:pos="284"/>
          <w:tab w:val="left" w:pos="5670"/>
        </w:tabs>
        <w:autoSpaceDE w:val="0"/>
        <w:autoSpaceDN w:val="0"/>
        <w:adjustRightInd w:val="0"/>
        <w:rPr>
          <w:noProof/>
          <w:lang w:eastAsia="en-GB"/>
        </w:rPr>
      </w:pPr>
      <w:r w:rsidRPr="00877784">
        <w:rPr>
          <w:noProof/>
          <w:lang w:eastAsia="en-GB"/>
        </w:rPr>
        <w:tab/>
      </w:r>
      <w:r w:rsidRPr="00877784">
        <w:rPr>
          <w:noProof/>
          <w:lang w:eastAsia="en-GB"/>
        </w:rPr>
        <w:drawing>
          <wp:inline distT="0" distB="0" distL="0" distR="0" wp14:anchorId="20D45A41" wp14:editId="0D973992">
            <wp:extent cx="3190875" cy="2124075"/>
            <wp:effectExtent l="0" t="0" r="9525" b="9525"/>
            <wp:docPr id="192" name="Picture 192" descr="GettyImages-184088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ttyImages-1840885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90875" cy="2124075"/>
                    </a:xfrm>
                    <a:prstGeom prst="rect">
                      <a:avLst/>
                    </a:prstGeom>
                    <a:noFill/>
                    <a:ln>
                      <a:noFill/>
                    </a:ln>
                  </pic:spPr>
                </pic:pic>
              </a:graphicData>
            </a:graphic>
          </wp:inline>
        </w:drawing>
      </w:r>
      <w:r w:rsidRPr="00877784">
        <w:rPr>
          <w:noProof/>
          <w:lang w:eastAsia="en-GB"/>
        </w:rPr>
        <w:tab/>
      </w:r>
      <w:r w:rsidRPr="00877784">
        <w:rPr>
          <w:noProof/>
          <w:lang w:eastAsia="en-GB"/>
        </w:rPr>
        <w:drawing>
          <wp:inline distT="0" distB="0" distL="0" distR="0" wp14:anchorId="7D88543A" wp14:editId="72142C21">
            <wp:extent cx="3181350" cy="2124075"/>
            <wp:effectExtent l="0" t="0" r="0" b="9525"/>
            <wp:docPr id="31" name="Picture 31" descr="GettyImages-535168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ttyImages-5351680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1350" cy="2124075"/>
                    </a:xfrm>
                    <a:prstGeom prst="rect">
                      <a:avLst/>
                    </a:prstGeom>
                    <a:noFill/>
                    <a:ln>
                      <a:noFill/>
                    </a:ln>
                  </pic:spPr>
                </pic:pic>
              </a:graphicData>
            </a:graphic>
          </wp:inline>
        </w:drawing>
      </w:r>
    </w:p>
    <w:p w14:paraId="119BB8E5" w14:textId="77777777" w:rsidR="00877784" w:rsidRPr="00877784" w:rsidRDefault="00877784" w:rsidP="00877784">
      <w:pPr>
        <w:widowControl w:val="0"/>
        <w:tabs>
          <w:tab w:val="left" w:pos="284"/>
          <w:tab w:val="left" w:pos="5670"/>
        </w:tabs>
        <w:autoSpaceDE w:val="0"/>
        <w:autoSpaceDN w:val="0"/>
        <w:adjustRightInd w:val="0"/>
      </w:pPr>
      <w:r w:rsidRPr="00877784">
        <w:rPr>
          <w:noProof/>
          <w:lang w:eastAsia="en-GB"/>
        </w:rPr>
        <w:tab/>
      </w:r>
      <w:r w:rsidRPr="00877784">
        <w:rPr>
          <w:b/>
          <w:noProof/>
          <w:lang w:eastAsia="en-GB"/>
        </w:rPr>
        <w:t>A</w:t>
      </w:r>
      <w:r w:rsidRPr="00877784">
        <w:rPr>
          <w:noProof/>
          <w:lang w:eastAsia="en-GB"/>
        </w:rPr>
        <w:tab/>
      </w:r>
      <w:r w:rsidRPr="00877784">
        <w:rPr>
          <w:noProof/>
          <w:lang w:eastAsia="en-GB"/>
        </w:rPr>
        <w:tab/>
      </w:r>
      <w:r w:rsidRPr="00877784">
        <w:rPr>
          <w:b/>
          <w:noProof/>
          <w:lang w:eastAsia="en-GB"/>
        </w:rPr>
        <w:t>B</w:t>
      </w:r>
    </w:p>
    <w:tbl>
      <w:tblPr>
        <w:tblStyle w:val="TableGrid1"/>
        <w:tblW w:w="0" w:type="auto"/>
        <w:tblInd w:w="9918" w:type="dxa"/>
        <w:tblLook w:val="04A0" w:firstRow="1" w:lastRow="0" w:firstColumn="1" w:lastColumn="0" w:noHBand="0" w:noVBand="1"/>
      </w:tblPr>
      <w:tblGrid>
        <w:gridCol w:w="406"/>
        <w:gridCol w:w="439"/>
      </w:tblGrid>
      <w:tr w:rsidR="00877784" w:rsidRPr="00877784" w14:paraId="26E1D636" w14:textId="77777777" w:rsidTr="005A57FA">
        <w:tc>
          <w:tcPr>
            <w:tcW w:w="406" w:type="dxa"/>
          </w:tcPr>
          <w:p w14:paraId="1E10F28C" w14:textId="77777777" w:rsidR="00877784" w:rsidRPr="00877784" w:rsidRDefault="00877784" w:rsidP="00877784">
            <w:pPr>
              <w:widowControl w:val="0"/>
              <w:tabs>
                <w:tab w:val="left" w:pos="284"/>
              </w:tabs>
              <w:autoSpaceDE w:val="0"/>
              <w:autoSpaceDN w:val="0"/>
              <w:adjustRightInd w:val="0"/>
              <w:spacing w:after="80"/>
              <w:jc w:val="right"/>
            </w:pPr>
          </w:p>
        </w:tc>
        <w:tc>
          <w:tcPr>
            <w:tcW w:w="439" w:type="dxa"/>
            <w:shd w:val="clear" w:color="auto" w:fill="000000" w:themeFill="text1"/>
          </w:tcPr>
          <w:p w14:paraId="0B35B809" w14:textId="77777777" w:rsidR="00877784" w:rsidRPr="00877784" w:rsidRDefault="00877784" w:rsidP="00877784">
            <w:pPr>
              <w:widowControl w:val="0"/>
              <w:tabs>
                <w:tab w:val="left" w:pos="284"/>
              </w:tabs>
              <w:autoSpaceDE w:val="0"/>
              <w:autoSpaceDN w:val="0"/>
              <w:adjustRightInd w:val="0"/>
              <w:spacing w:before="80" w:after="80"/>
              <w:jc w:val="right"/>
              <w:rPr>
                <w:b/>
              </w:rPr>
            </w:pPr>
            <w:r w:rsidRPr="00877784">
              <w:rPr>
                <w:b/>
              </w:rPr>
              <w:t>20</w:t>
            </w:r>
          </w:p>
        </w:tc>
      </w:tr>
    </w:tbl>
    <w:p w14:paraId="40E39E26" w14:textId="77777777" w:rsidR="00877784" w:rsidRPr="00877784" w:rsidRDefault="00877784" w:rsidP="00877784">
      <w:pPr>
        <w:spacing w:before="0" w:after="0" w:line="259" w:lineRule="auto"/>
        <w:ind w:left="0" w:firstLine="0"/>
        <w:rPr>
          <w:sz w:val="8"/>
        </w:rPr>
      </w:pPr>
    </w:p>
    <w:tbl>
      <w:tblPr>
        <w:tblStyle w:val="TableGrid1"/>
        <w:tblW w:w="0" w:type="auto"/>
        <w:tblInd w:w="7225" w:type="dxa"/>
        <w:tblLook w:val="04A0" w:firstRow="1" w:lastRow="0" w:firstColumn="1" w:lastColumn="0" w:noHBand="0" w:noVBand="1"/>
      </w:tblPr>
      <w:tblGrid>
        <w:gridCol w:w="2268"/>
        <w:gridCol w:w="581"/>
        <w:gridCol w:w="689"/>
      </w:tblGrid>
      <w:tr w:rsidR="00877784" w:rsidRPr="00877784" w14:paraId="5BD209B8" w14:textId="77777777" w:rsidTr="005A57FA">
        <w:trPr>
          <w:trHeight w:val="497"/>
        </w:trPr>
        <w:tc>
          <w:tcPr>
            <w:tcW w:w="2268" w:type="dxa"/>
            <w:tcBorders>
              <w:top w:val="nil"/>
              <w:left w:val="nil"/>
              <w:bottom w:val="nil"/>
            </w:tcBorders>
          </w:tcPr>
          <w:p w14:paraId="7736EB0C" w14:textId="77777777" w:rsidR="00877784" w:rsidRPr="00877784" w:rsidRDefault="00877784" w:rsidP="00877784">
            <w:pPr>
              <w:widowControl w:val="0"/>
              <w:tabs>
                <w:tab w:val="left" w:pos="284"/>
              </w:tabs>
              <w:autoSpaceDE w:val="0"/>
              <w:autoSpaceDN w:val="0"/>
              <w:adjustRightInd w:val="0"/>
              <w:spacing w:before="80" w:after="80"/>
              <w:jc w:val="right"/>
              <w:rPr>
                <w:sz w:val="28"/>
              </w:rPr>
            </w:pPr>
            <w:r w:rsidRPr="00877784">
              <w:rPr>
                <w:sz w:val="28"/>
              </w:rPr>
              <w:t>TOTAL SCORE</w:t>
            </w:r>
          </w:p>
        </w:tc>
        <w:tc>
          <w:tcPr>
            <w:tcW w:w="581" w:type="dxa"/>
          </w:tcPr>
          <w:p w14:paraId="10E423FF" w14:textId="77777777" w:rsidR="00877784" w:rsidRPr="00877784" w:rsidRDefault="00877784" w:rsidP="00877784">
            <w:pPr>
              <w:widowControl w:val="0"/>
              <w:tabs>
                <w:tab w:val="left" w:pos="284"/>
              </w:tabs>
              <w:autoSpaceDE w:val="0"/>
              <w:autoSpaceDN w:val="0"/>
              <w:adjustRightInd w:val="0"/>
              <w:spacing w:after="80"/>
              <w:jc w:val="right"/>
              <w:rPr>
                <w:sz w:val="28"/>
              </w:rPr>
            </w:pPr>
          </w:p>
        </w:tc>
        <w:tc>
          <w:tcPr>
            <w:tcW w:w="689" w:type="dxa"/>
            <w:shd w:val="clear" w:color="auto" w:fill="000000" w:themeFill="text1"/>
          </w:tcPr>
          <w:p w14:paraId="1B45B233" w14:textId="77777777" w:rsidR="00877784" w:rsidRPr="00877784" w:rsidRDefault="00877784" w:rsidP="00877784">
            <w:pPr>
              <w:widowControl w:val="0"/>
              <w:tabs>
                <w:tab w:val="left" w:pos="284"/>
              </w:tabs>
              <w:autoSpaceDE w:val="0"/>
              <w:autoSpaceDN w:val="0"/>
              <w:adjustRightInd w:val="0"/>
              <w:spacing w:before="80" w:after="80"/>
              <w:jc w:val="center"/>
              <w:rPr>
                <w:b/>
                <w:color w:val="FFFFFF" w:themeColor="background1"/>
                <w:sz w:val="28"/>
              </w:rPr>
            </w:pPr>
            <w:r w:rsidRPr="00877784">
              <w:rPr>
                <w:b/>
                <w:color w:val="FFFFFF" w:themeColor="background1"/>
                <w:sz w:val="28"/>
              </w:rPr>
              <w:t>70</w:t>
            </w:r>
          </w:p>
        </w:tc>
      </w:tr>
    </w:tbl>
    <w:p w14:paraId="23CBC4B7" w14:textId="77777777" w:rsidR="003B3389" w:rsidRPr="000A45B2" w:rsidRDefault="003B3389" w:rsidP="00FC14B3">
      <w:pPr>
        <w:tabs>
          <w:tab w:val="left" w:pos="2145"/>
        </w:tabs>
        <w:ind w:left="0" w:firstLine="0"/>
        <w:rPr>
          <w:sz w:val="2"/>
          <w:szCs w:val="2"/>
        </w:rPr>
      </w:pPr>
    </w:p>
    <w:sectPr w:rsidR="003B3389" w:rsidRPr="000A45B2" w:rsidSect="003B3389">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FC369" w14:textId="77777777" w:rsidR="004850A2" w:rsidRDefault="004850A2" w:rsidP="007D4E1E">
      <w:r>
        <w:separator/>
      </w:r>
    </w:p>
  </w:endnote>
  <w:endnote w:type="continuationSeparator" w:id="0">
    <w:p w14:paraId="65AF6FDA" w14:textId="77777777" w:rsidR="004850A2" w:rsidRDefault="004850A2"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Gill Sans MT">
    <w:panose1 w:val="020B0502020104020203"/>
    <w:charset w:val="4D"/>
    <w:family w:val="swiss"/>
    <w:pitch w:val="variable"/>
    <w:sig w:usb0="00000003" w:usb1="00000000" w:usb2="00000000" w:usb3="00000000" w:csb0="00000003"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6954" w14:textId="069172C8" w:rsidR="00225BD0" w:rsidRPr="003B3389" w:rsidRDefault="004850A2" w:rsidP="003B3389">
    <w:pPr>
      <w:pStyle w:val="Footer"/>
      <w:rPr>
        <w:rFonts w:eastAsiaTheme="majorEastAsia" w:cstheme="majorBidi"/>
        <w:spacing w:val="-10"/>
        <w:kern w:val="28"/>
        <w:szCs w:val="20"/>
      </w:rPr>
    </w:pPr>
    <w:sdt>
      <w:sdtPr>
        <w:rPr>
          <w:rStyle w:val="FooterBoldChar"/>
        </w:rPr>
        <w:alias w:val="Course"/>
        <w:tag w:val=""/>
        <w:id w:val="-912543581"/>
        <w:dataBinding w:prefixMappings="xmlns:ns0='http://purl.org/dc/elements/1.1/' xmlns:ns1='http://schemas.openxmlformats.org/package/2006/metadata/core-properties' " w:xpath="/ns1:coreProperties[1]/ns1:category[1]" w:storeItemID="{6C3C8BC8-F283-45AE-878A-BAB7291924A1}"/>
        <w:text/>
      </w:sdtPr>
      <w:sdtEndPr>
        <w:rPr>
          <w:rStyle w:val="FooterBoldChar"/>
        </w:rPr>
      </w:sdtEndPr>
      <w:sdtContent>
        <w:r w:rsidR="00882CF4">
          <w:rPr>
            <w:rStyle w:val="FooterBoldChar"/>
            <w:lang w:val="en-US"/>
          </w:rPr>
          <w:t>AMERICAN THINK</w:t>
        </w:r>
      </w:sdtContent>
    </w:sdt>
    <w:r w:rsidR="00B367D8" w:rsidRPr="007635CD">
      <w:rPr>
        <w:rStyle w:val="FooterBoldChar"/>
      </w:rPr>
      <w:t xml:space="preserve"> 2nd Edition</w:t>
    </w:r>
    <w:r w:rsidR="00B367D8">
      <w:t xml:space="preserve"> </w:t>
    </w:r>
    <w:sdt>
      <w:sdtPr>
        <w:alias w:val="Subject"/>
        <w:tag w:val=""/>
        <w:id w:val="-918323387"/>
        <w:dataBinding w:prefixMappings="xmlns:ns0='http://purl.org/dc/elements/1.1/' xmlns:ns1='http://schemas.openxmlformats.org/package/2006/metadata/core-properties' " w:xpath="/ns1:coreProperties[1]/ns0:subject[1]" w:storeItemID="{6C3C8BC8-F283-45AE-878A-BAB7291924A1}"/>
        <w:text/>
      </w:sdtPr>
      <w:sdtEndPr/>
      <w:sdtContent>
        <w:r w:rsidR="003B3389">
          <w:t>Level 1</w:t>
        </w:r>
      </w:sdtContent>
    </w:sdt>
    <w:r w:rsidR="00B367D8">
      <w:t xml:space="preserve"> </w:t>
    </w:r>
    <w:r w:rsidR="00B367D8" w:rsidRPr="00E24071">
      <w:t xml:space="preserve"> </w:t>
    </w:r>
    <w:sdt>
      <w:sdtPr>
        <w:alias w:val="Title"/>
        <w:tag w:val=""/>
        <w:id w:val="-613055731"/>
        <w:dataBinding w:prefixMappings="xmlns:ns0='http://purl.org/dc/elements/1.1/' xmlns:ns1='http://schemas.openxmlformats.org/package/2006/metadata/core-properties' " w:xpath="/ns1:coreProperties[1]/ns0:title[1]" w:storeItemID="{6C3C8BC8-F283-45AE-878A-BAB7291924A1}"/>
        <w:text/>
      </w:sdtPr>
      <w:sdtEndPr/>
      <w:sdtContent>
        <w:r w:rsidR="002A66E7">
          <w:t>Skills Test 9 Basic</w:t>
        </w:r>
      </w:sdtContent>
    </w:sdt>
    <w:r w:rsidR="00B367D8">
      <w:ptab w:relativeTo="margin" w:alignment="center" w:leader="none"/>
    </w:r>
    <w:r w:rsidR="00B367D8" w:rsidRPr="00E24071">
      <w:rPr>
        <w:rStyle w:val="footerphotcopiableChar"/>
        <w:shd w:val="clear" w:color="auto" w:fill="000000" w:themeFill="text1"/>
      </w:rPr>
      <w:t>PHOTOCOPIABLE</w:t>
    </w:r>
    <w:r w:rsidR="00B367D8">
      <w:ptab w:relativeTo="margin" w:alignment="right" w:leader="none"/>
    </w:r>
    <w:r w:rsidR="00B367D8" w:rsidRPr="00E24071">
      <w:rPr>
        <w:rStyle w:val="TitleChar"/>
        <w:sz w:val="20"/>
        <w:szCs w:val="20"/>
      </w:rPr>
      <w:t xml:space="preserve">© </w:t>
    </w:r>
    <w:r w:rsidR="00B367D8" w:rsidRPr="00B94B89">
      <w:t xml:space="preserve">Cambridge University </w:t>
    </w:r>
    <w:proofErr w:type="gramStart"/>
    <w:r w:rsidR="00B367D8" w:rsidRPr="00B94B89">
      <w:t>Press</w:t>
    </w:r>
    <w:r w:rsidR="00B367D8">
      <w:rPr>
        <w:rStyle w:val="TitleChar"/>
        <w:sz w:val="20"/>
        <w:szCs w:val="20"/>
      </w:rPr>
      <w:t xml:space="preserve">  </w:t>
    </w:r>
    <w:r w:rsidR="008356DC">
      <w:t>2022</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14B96" w14:textId="77777777" w:rsidR="004850A2" w:rsidRDefault="004850A2" w:rsidP="007D4E1E">
      <w:r>
        <w:separator/>
      </w:r>
    </w:p>
  </w:footnote>
  <w:footnote w:type="continuationSeparator" w:id="0">
    <w:p w14:paraId="65884A80" w14:textId="77777777" w:rsidR="004850A2" w:rsidRDefault="004850A2"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D0895" w14:textId="37DCE813" w:rsidR="00B367D8" w:rsidRDefault="00963211" w:rsidP="00FA1087">
    <w:r>
      <w:rPr>
        <w:noProof/>
        <w:lang w:eastAsia="en-GB"/>
      </w:rPr>
      <mc:AlternateContent>
        <mc:Choice Requires="wps">
          <w:drawing>
            <wp:anchor distT="45720" distB="45720" distL="114300" distR="114300" simplePos="0" relativeHeight="251651583" behindDoc="0" locked="0" layoutInCell="1" allowOverlap="1" wp14:anchorId="30BFEA7C" wp14:editId="7D8A1FB2">
              <wp:simplePos x="0" y="0"/>
              <wp:positionH relativeFrom="column">
                <wp:posOffset>-104140</wp:posOffset>
              </wp:positionH>
              <wp:positionV relativeFrom="page">
                <wp:posOffset>79375</wp:posOffset>
              </wp:positionV>
              <wp:extent cx="3297555" cy="885190"/>
              <wp:effectExtent l="0" t="0" r="0" b="0"/>
              <wp:wrapSquare wrapText="bothSides"/>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71C69A" w14:textId="3A41AAAB" w:rsidR="000A45B2" w:rsidRPr="00287928" w:rsidRDefault="004850A2" w:rsidP="000A45B2">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0A45B2">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BFEA7C" id="_x0000_t202" coordsize="21600,21600" o:spt="202" path="m,l,21600r21600,l21600,xe">
              <v:stroke joinstyle="miter"/>
              <v:path gradientshapeok="t" o:connecttype="rect"/>
            </v:shapetype>
            <v:shape id="Text Box 5" o:spid="_x0000_s1026" type="#_x0000_t202" style="position:absolute;left:0;text-align:left;margin-left:-8.2pt;margin-top:6.25pt;width:259.65pt;height:69.7pt;z-index:25165158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" stroked="f">
              <v:path arrowok="t"/>
              <v:textbox>
                <w:txbxContent>
                  <w:p w14:paraId="5071C69A" w14:textId="3A41AAAB" w:rsidR="000A45B2" w:rsidRPr="00287928" w:rsidRDefault="00300B58" w:rsidP="000A45B2">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0A45B2">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4896" behindDoc="0" locked="0" layoutInCell="1" allowOverlap="1" wp14:anchorId="71E7742F" wp14:editId="36EEE8D3">
              <wp:simplePos x="0" y="0"/>
              <wp:positionH relativeFrom="column">
                <wp:posOffset>2780665</wp:posOffset>
              </wp:positionH>
              <wp:positionV relativeFrom="page">
                <wp:posOffset>564515</wp:posOffset>
              </wp:positionV>
              <wp:extent cx="4147185" cy="4241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7185" cy="424180"/>
                      </a:xfrm>
                      <a:prstGeom prst="rect">
                        <a:avLst/>
                      </a:prstGeom>
                      <a:solidFill>
                        <a:srgbClr val="FFFFFF">
                          <a:alpha val="0"/>
                        </a:srgbClr>
                      </a:solidFill>
                      <a:ln w="9525">
                        <a:noFill/>
                        <a:miter lim="800000"/>
                        <a:headEnd/>
                        <a:tailEnd/>
                      </a:ln>
                    </wps:spPr>
                    <wps:txbx>
                      <w:txbxContent>
                        <w:sdt>
                          <w:sdtPr>
                            <w:alias w:val="Title"/>
                            <w:tag w:val=""/>
                            <w:id w:val="-761518618"/>
                            <w:dataBinding w:prefixMappings="xmlns:ns0='http://purl.org/dc/elements/1.1/' xmlns:ns1='http://schemas.openxmlformats.org/package/2006/metadata/core-properties' " w:xpath="/ns1:coreProperties[1]/ns0:title[1]" w:storeItemID="{6C3C8BC8-F283-45AE-878A-BAB7291924A1}"/>
                            <w:text/>
                          </w:sdtPr>
                          <w:sdtEndPr/>
                          <w:sdtContent>
                            <w:p w14:paraId="5DC50A6A" w14:textId="1D30ABCE" w:rsidR="00B367D8" w:rsidRPr="007B2585" w:rsidRDefault="002A66E7" w:rsidP="003B0C1C">
                              <w:pPr>
                                <w:pStyle w:val="Title"/>
                                <w:pBdr>
                                  <w:bottom w:val="single" w:sz="4" w:space="1" w:color="auto"/>
                                </w:pBdr>
                              </w:pPr>
                              <w:r>
                                <w:rPr>
                                  <w:lang w:val="en-US"/>
                                </w:rPr>
                                <w:t>Skills Test 9 Basic</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E7742F" id="Text Box 2" o:spid="_x0000_s1027" type="#_x0000_t202" style="position:absolute;left:0;text-align:left;margin-left:218.95pt;margin-top:44.45pt;width:326.55pt;height:33.4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" stroked="f">
              <v:fill opacity="0"/>
              <v:textbox>
                <w:txbxContent>
                  <w:sdt>
                    <w:sdtPr>
                      <w:alias w:val="Title"/>
                      <w:tag w:val=""/>
                      <w:id w:val="-761518618"/>
                      <w:dataBinding w:prefixMappings="xmlns:ns0='http://purl.org/dc/elements/1.1/' xmlns:ns1='http://schemas.openxmlformats.org/package/2006/metadata/core-properties' " w:xpath="/ns1:coreProperties[1]/ns0:title[1]" w:storeItemID="{6C3C8BC8-F283-45AE-878A-BAB7291924A1}"/>
                      <w:text/>
                    </w:sdtPr>
                    <w:sdtEndPr/>
                    <w:sdtContent>
                      <w:p w14:paraId="5DC50A6A" w14:textId="1D30ABCE" w:rsidR="00B367D8" w:rsidRPr="007B2585" w:rsidRDefault="002A66E7" w:rsidP="003B0C1C">
                        <w:pPr>
                          <w:pStyle w:val="Title"/>
                          <w:pBdr>
                            <w:bottom w:val="single" w:sz="4" w:space="1" w:color="auto"/>
                          </w:pBdr>
                        </w:pPr>
                        <w:r>
                          <w:rPr>
                            <w:lang w:val="en-US"/>
                          </w:rPr>
                          <w:t>Skills Test 9 Basic</w:t>
                        </w:r>
                      </w:p>
                    </w:sdtContent>
                  </w:sdt>
                </w:txbxContent>
              </v:textbox>
              <w10:wrap type="square" anchory="page"/>
            </v:shape>
          </w:pict>
        </mc:Fallback>
      </mc:AlternateContent>
    </w:r>
    <w:r>
      <w:rPr>
        <w:noProof/>
        <w:lang w:eastAsia="en-GB"/>
      </w:rPr>
      <mc:AlternateContent>
        <mc:Choice Requires="wps">
          <w:drawing>
            <wp:anchor distT="45720" distB="45720" distL="114300" distR="114300" simplePos="0" relativeHeight="251661824" behindDoc="0" locked="0" layoutInCell="1" allowOverlap="1" wp14:anchorId="0A7BDDC0" wp14:editId="0666B58E">
              <wp:simplePos x="0" y="0"/>
              <wp:positionH relativeFrom="column">
                <wp:posOffset>3989070</wp:posOffset>
              </wp:positionH>
              <wp:positionV relativeFrom="paragraph">
                <wp:posOffset>191135</wp:posOffset>
              </wp:positionV>
              <wp:extent cx="3027680" cy="436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7680" cy="436245"/>
                      </a:xfrm>
                      <a:prstGeom prst="rect">
                        <a:avLst/>
                      </a:prstGeom>
                      <a:solidFill>
                        <a:srgbClr val="FFFFFF"/>
                      </a:solidFill>
                      <a:ln w="9525">
                        <a:noFill/>
                        <a:miter lim="800000"/>
                        <a:headEnd/>
                        <a:tailEnd/>
                      </a:ln>
                    </wps:spPr>
                    <wps:txbx>
                      <w:txbxContent>
                        <w:sdt>
                          <w:sdtPr>
                            <w:rPr>
                              <w:rStyle w:val="TitleChar"/>
                            </w:rPr>
                            <w:alias w:val="Subject"/>
                            <w:tag w:val=""/>
                            <w:id w:val="92607255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468C2DE0" w14:textId="77777777" w:rsidR="00B367D8" w:rsidRDefault="003B3389" w:rsidP="00D10F23">
                              <w:pPr>
                                <w:spacing w:after="0"/>
                                <w:ind w:right="141"/>
                                <w:jc w:val="right"/>
                              </w:pPr>
                              <w:r>
                                <w:rPr>
                                  <w:rStyle w:val="TitleChar"/>
                                </w:rPr>
                                <w:t>Level 1</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7BDDC0" id="_x0000_s1028" type="#_x0000_t202" style="position:absolute;left:0;text-align:left;margin-left:314.1pt;margin-top:15.05pt;width:238.4pt;height:34.3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" stroked="f">
              <v:textbox>
                <w:txbxContent>
                  <w:sdt>
                    <w:sdtPr>
                      <w:rPr>
                        <w:rStyle w:val="TitleChar"/>
                      </w:rPr>
                      <w:alias w:val="Subject"/>
                      <w:tag w:val=""/>
                      <w:id w:val="92607255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468C2DE0" w14:textId="77777777" w:rsidR="00B367D8" w:rsidRDefault="003B3389" w:rsidP="00D10F23">
                        <w:pPr>
                          <w:spacing w:after="0"/>
                          <w:ind w:right="141"/>
                          <w:jc w:val="right"/>
                        </w:pPr>
                        <w:r>
                          <w:rPr>
                            <w:rStyle w:val="TitleChar"/>
                          </w:rPr>
                          <w:t>Level 1</w:t>
                        </w:r>
                      </w:p>
                    </w:sdtContent>
                  </w:sdt>
                </w:txbxContent>
              </v:textbox>
            </v:shape>
          </w:pict>
        </mc:Fallback>
      </mc:AlternateContent>
    </w:r>
    <w:r>
      <w:rPr>
        <w:noProof/>
        <w:lang w:eastAsia="en-GB"/>
      </w:rPr>
      <mc:AlternateContent>
        <mc:Choice Requires="wps">
          <w:drawing>
            <wp:anchor distT="45720" distB="45720" distL="114300" distR="114300" simplePos="0" relativeHeight="251658752" behindDoc="0" locked="0" layoutInCell="1" allowOverlap="1" wp14:anchorId="65465275" wp14:editId="2D4FC654">
              <wp:simplePos x="0" y="0"/>
              <wp:positionH relativeFrom="column">
                <wp:posOffset>2610485</wp:posOffset>
              </wp:positionH>
              <wp:positionV relativeFrom="paragraph">
                <wp:posOffset>235585</wp:posOffset>
              </wp:positionV>
              <wp:extent cx="1623695" cy="4381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6FCB69"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465275" id="_x0000_s1029" type="#_x0000_t202" style="position:absolute;left:0;text-align:left;margin-left:205.55pt;margin-top:18.55pt;width:127.85pt;height:34.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" stroked="f">
              <v:path arrowok="t"/>
              <v:textbox>
                <w:txbxContent>
                  <w:p w14:paraId="526FCB69"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0" distB="0" distL="114300" distR="114300" simplePos="0" relativeHeight="251652608" behindDoc="0" locked="0" layoutInCell="1" allowOverlap="1" wp14:anchorId="02755187" wp14:editId="687851C4">
              <wp:simplePos x="0" y="0"/>
              <wp:positionH relativeFrom="column">
                <wp:posOffset>-55245</wp:posOffset>
              </wp:positionH>
              <wp:positionV relativeFrom="paragraph">
                <wp:posOffset>1047750</wp:posOffset>
              </wp:positionV>
              <wp:extent cx="6915150" cy="356235"/>
              <wp:effectExtent l="0" t="0" r="635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5150" cy="356235"/>
                      </a:xfrm>
                      <a:prstGeom prst="roundRect">
                        <a:avLst>
                          <a:gd name="adj" fmla="val 16667"/>
                        </a:avLst>
                      </a:prstGeom>
                      <a:solidFill>
                        <a:srgbClr val="FFFFFF"/>
                      </a:solidFill>
                      <a:ln w="6350">
                        <a:solidFill>
                          <a:srgbClr val="000000"/>
                        </a:solidFill>
                        <a:round/>
                        <a:headEnd/>
                        <a:tailEnd/>
                      </a:ln>
                    </wps:spPr>
                    <wps:txbx>
                      <w:txbxContent>
                        <w:p w14:paraId="25BC519D"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2755187" id="Text Box 4" o:spid="_x0000_s1030" style="position:absolute;left:0;text-align:left;margin-left:-4.35pt;margin-top:82.5pt;width:544.5pt;height:28.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" strokeweight=".5pt">
              <v:path arrowok="t"/>
              <v:textbox>
                <w:txbxContent>
                  <w:p w14:paraId="25BC519D"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sidR="00B367D8">
      <w:rPr>
        <w:noProof/>
        <w:lang w:eastAsia="en-GB"/>
      </w:rPr>
      <w:t xml:space="preserve"> </w:t>
    </w:r>
  </w:p>
  <w:p w14:paraId="0ECEDE13" w14:textId="77777777" w:rsidR="00225BD0" w:rsidRDefault="00225BD0"/>
  <w:p w14:paraId="312A3D3F" w14:textId="77777777" w:rsidR="00225BD0" w:rsidRDefault="00225BD0"/>
  <w:p w14:paraId="3C7C6929" w14:textId="77777777" w:rsidR="00225BD0" w:rsidRDefault="00225B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9435A"/>
    <w:multiLevelType w:val="hybridMultilevel"/>
    <w:tmpl w:val="408E0990"/>
    <w:lvl w:ilvl="0" w:tplc="1438FC38">
      <w:start w:val="1"/>
      <w:numFmt w:val="lowerLetter"/>
      <w:lvlRestart w:val="0"/>
      <w:lvlText w:val="%1"/>
      <w:lvlJc w:val="left"/>
      <w:pPr>
        <w:ind w:left="720" w:hanging="363"/>
      </w:pPr>
      <w:rPr>
        <w:rFonts w:ascii="Helvetica" w:hAnsi="Helvetica" w:cs="Helvetic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856ECD"/>
    <w:multiLevelType w:val="hybridMultilevel"/>
    <w:tmpl w:val="F15AD49C"/>
    <w:lvl w:ilvl="0" w:tplc="FAE6E33C">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E766A3"/>
    <w:multiLevelType w:val="hybridMultilevel"/>
    <w:tmpl w:val="827AF950"/>
    <w:lvl w:ilvl="0" w:tplc="F4BC7B40">
      <w:numFmt w:val="decimal"/>
      <w:lvlRestart w:val="0"/>
      <w:lvlText w:val="%1"/>
      <w:lvlJc w:val="left"/>
      <w:pPr>
        <w:ind w:left="720" w:hanging="363"/>
      </w:pPr>
      <w:rPr>
        <w:rFonts w:ascii="Helvetica" w:hAnsi="Helvetica" w:cs="Helvetica"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E37B4D"/>
    <w:multiLevelType w:val="hybridMultilevel"/>
    <w:tmpl w:val="76B6855E"/>
    <w:lvl w:ilvl="0" w:tplc="A1A832A0">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2A0918"/>
    <w:multiLevelType w:val="hybridMultilevel"/>
    <w:tmpl w:val="130AB6C2"/>
    <w:lvl w:ilvl="0" w:tplc="3022F416">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389"/>
    <w:rsid w:val="000247D2"/>
    <w:rsid w:val="00053EB0"/>
    <w:rsid w:val="0006416F"/>
    <w:rsid w:val="00071F30"/>
    <w:rsid w:val="00074444"/>
    <w:rsid w:val="00084028"/>
    <w:rsid w:val="00096E5F"/>
    <w:rsid w:val="000A0488"/>
    <w:rsid w:val="000A0B19"/>
    <w:rsid w:val="000A45B2"/>
    <w:rsid w:val="000A68DD"/>
    <w:rsid w:val="000D2177"/>
    <w:rsid w:val="000D4F8C"/>
    <w:rsid w:val="000E148D"/>
    <w:rsid w:val="000F085C"/>
    <w:rsid w:val="00104C86"/>
    <w:rsid w:val="00121BDE"/>
    <w:rsid w:val="00122040"/>
    <w:rsid w:val="00127F62"/>
    <w:rsid w:val="00141D21"/>
    <w:rsid w:val="001473A6"/>
    <w:rsid w:val="00170FCC"/>
    <w:rsid w:val="00191D02"/>
    <w:rsid w:val="00193BA7"/>
    <w:rsid w:val="0019721D"/>
    <w:rsid w:val="00225BD0"/>
    <w:rsid w:val="00250BE6"/>
    <w:rsid w:val="00257794"/>
    <w:rsid w:val="00262501"/>
    <w:rsid w:val="002759F0"/>
    <w:rsid w:val="00276F51"/>
    <w:rsid w:val="00287928"/>
    <w:rsid w:val="00293051"/>
    <w:rsid w:val="00297667"/>
    <w:rsid w:val="002A2D87"/>
    <w:rsid w:val="002A3390"/>
    <w:rsid w:val="002A3BBC"/>
    <w:rsid w:val="002A4D1A"/>
    <w:rsid w:val="002A66E7"/>
    <w:rsid w:val="002C72FB"/>
    <w:rsid w:val="002E3008"/>
    <w:rsid w:val="00300B58"/>
    <w:rsid w:val="00316B1C"/>
    <w:rsid w:val="00345CBD"/>
    <w:rsid w:val="00361901"/>
    <w:rsid w:val="00367F51"/>
    <w:rsid w:val="00380422"/>
    <w:rsid w:val="003828D1"/>
    <w:rsid w:val="003B0C1C"/>
    <w:rsid w:val="003B3389"/>
    <w:rsid w:val="003D031A"/>
    <w:rsid w:val="003D1F75"/>
    <w:rsid w:val="003F0334"/>
    <w:rsid w:val="003F7E49"/>
    <w:rsid w:val="00422283"/>
    <w:rsid w:val="00435ACD"/>
    <w:rsid w:val="004402C0"/>
    <w:rsid w:val="00446239"/>
    <w:rsid w:val="00456EFA"/>
    <w:rsid w:val="00463DFD"/>
    <w:rsid w:val="00464330"/>
    <w:rsid w:val="00471407"/>
    <w:rsid w:val="00482BF1"/>
    <w:rsid w:val="004850A2"/>
    <w:rsid w:val="00491242"/>
    <w:rsid w:val="004A338D"/>
    <w:rsid w:val="004B09DB"/>
    <w:rsid w:val="004D333C"/>
    <w:rsid w:val="004D4BE5"/>
    <w:rsid w:val="004F536F"/>
    <w:rsid w:val="004F7A56"/>
    <w:rsid w:val="00550B3D"/>
    <w:rsid w:val="00551D2B"/>
    <w:rsid w:val="0057318B"/>
    <w:rsid w:val="005C383C"/>
    <w:rsid w:val="005D1B96"/>
    <w:rsid w:val="005D7183"/>
    <w:rsid w:val="005F56B5"/>
    <w:rsid w:val="006145A7"/>
    <w:rsid w:val="00621DA9"/>
    <w:rsid w:val="00625E5D"/>
    <w:rsid w:val="006433BD"/>
    <w:rsid w:val="0064724D"/>
    <w:rsid w:val="0065099D"/>
    <w:rsid w:val="00681884"/>
    <w:rsid w:val="00686B00"/>
    <w:rsid w:val="006E77F9"/>
    <w:rsid w:val="00705EF8"/>
    <w:rsid w:val="00706BE4"/>
    <w:rsid w:val="00707F77"/>
    <w:rsid w:val="007425AD"/>
    <w:rsid w:val="00754A36"/>
    <w:rsid w:val="007565ED"/>
    <w:rsid w:val="007635CD"/>
    <w:rsid w:val="007667E7"/>
    <w:rsid w:val="00783A7A"/>
    <w:rsid w:val="00785D4E"/>
    <w:rsid w:val="007A77D4"/>
    <w:rsid w:val="007B2585"/>
    <w:rsid w:val="007B41E9"/>
    <w:rsid w:val="007C34DC"/>
    <w:rsid w:val="007D4E1E"/>
    <w:rsid w:val="007D5EE9"/>
    <w:rsid w:val="007F6227"/>
    <w:rsid w:val="008025CE"/>
    <w:rsid w:val="00802ADD"/>
    <w:rsid w:val="008046F3"/>
    <w:rsid w:val="00812AB7"/>
    <w:rsid w:val="0081797A"/>
    <w:rsid w:val="00824947"/>
    <w:rsid w:val="008356DC"/>
    <w:rsid w:val="0086311B"/>
    <w:rsid w:val="00877784"/>
    <w:rsid w:val="00882CF4"/>
    <w:rsid w:val="008D0085"/>
    <w:rsid w:val="008D3436"/>
    <w:rsid w:val="009179C8"/>
    <w:rsid w:val="00941839"/>
    <w:rsid w:val="0095724F"/>
    <w:rsid w:val="00963211"/>
    <w:rsid w:val="00974250"/>
    <w:rsid w:val="009764AB"/>
    <w:rsid w:val="009A0575"/>
    <w:rsid w:val="009A38C0"/>
    <w:rsid w:val="009B2302"/>
    <w:rsid w:val="009C0F97"/>
    <w:rsid w:val="009C3AE4"/>
    <w:rsid w:val="009F6F38"/>
    <w:rsid w:val="00A45E32"/>
    <w:rsid w:val="00A63F41"/>
    <w:rsid w:val="00A74AF3"/>
    <w:rsid w:val="00A84C4C"/>
    <w:rsid w:val="00A95B91"/>
    <w:rsid w:val="00A97DFA"/>
    <w:rsid w:val="00AA73BA"/>
    <w:rsid w:val="00AB12D4"/>
    <w:rsid w:val="00AB623F"/>
    <w:rsid w:val="00AC6566"/>
    <w:rsid w:val="00AC78D1"/>
    <w:rsid w:val="00AE2F0E"/>
    <w:rsid w:val="00AF50F6"/>
    <w:rsid w:val="00AF54E4"/>
    <w:rsid w:val="00AF5D35"/>
    <w:rsid w:val="00B0598D"/>
    <w:rsid w:val="00B1095A"/>
    <w:rsid w:val="00B3501E"/>
    <w:rsid w:val="00B367D8"/>
    <w:rsid w:val="00B542F0"/>
    <w:rsid w:val="00B5696E"/>
    <w:rsid w:val="00B6391A"/>
    <w:rsid w:val="00B649A5"/>
    <w:rsid w:val="00B83596"/>
    <w:rsid w:val="00B90BAD"/>
    <w:rsid w:val="00B94B89"/>
    <w:rsid w:val="00BB5FC8"/>
    <w:rsid w:val="00BC0983"/>
    <w:rsid w:val="00BC2F79"/>
    <w:rsid w:val="00BE4846"/>
    <w:rsid w:val="00C014DE"/>
    <w:rsid w:val="00C31212"/>
    <w:rsid w:val="00C37EB2"/>
    <w:rsid w:val="00C46BCD"/>
    <w:rsid w:val="00C54167"/>
    <w:rsid w:val="00C703D6"/>
    <w:rsid w:val="00C71AA3"/>
    <w:rsid w:val="00C72D52"/>
    <w:rsid w:val="00C7658D"/>
    <w:rsid w:val="00CB22D3"/>
    <w:rsid w:val="00CB4651"/>
    <w:rsid w:val="00CB66BC"/>
    <w:rsid w:val="00CC045F"/>
    <w:rsid w:val="00CE7C60"/>
    <w:rsid w:val="00CF731F"/>
    <w:rsid w:val="00D10E82"/>
    <w:rsid w:val="00D10F23"/>
    <w:rsid w:val="00D37E3A"/>
    <w:rsid w:val="00D544C1"/>
    <w:rsid w:val="00D57E9A"/>
    <w:rsid w:val="00D61820"/>
    <w:rsid w:val="00D70422"/>
    <w:rsid w:val="00D708CA"/>
    <w:rsid w:val="00D76C2C"/>
    <w:rsid w:val="00D91C8B"/>
    <w:rsid w:val="00D9543D"/>
    <w:rsid w:val="00DD1604"/>
    <w:rsid w:val="00DD2008"/>
    <w:rsid w:val="00DD3E17"/>
    <w:rsid w:val="00DD555A"/>
    <w:rsid w:val="00DE66CA"/>
    <w:rsid w:val="00E1759F"/>
    <w:rsid w:val="00E24071"/>
    <w:rsid w:val="00E30D84"/>
    <w:rsid w:val="00E37D1A"/>
    <w:rsid w:val="00E42A7C"/>
    <w:rsid w:val="00E57015"/>
    <w:rsid w:val="00E570A2"/>
    <w:rsid w:val="00E638ED"/>
    <w:rsid w:val="00E8273E"/>
    <w:rsid w:val="00E87619"/>
    <w:rsid w:val="00E95343"/>
    <w:rsid w:val="00E9615E"/>
    <w:rsid w:val="00E968C3"/>
    <w:rsid w:val="00EE3145"/>
    <w:rsid w:val="00EE4252"/>
    <w:rsid w:val="00EE463E"/>
    <w:rsid w:val="00EF4088"/>
    <w:rsid w:val="00F03E01"/>
    <w:rsid w:val="00F13EDD"/>
    <w:rsid w:val="00F52A6B"/>
    <w:rsid w:val="00F6133E"/>
    <w:rsid w:val="00F665B4"/>
    <w:rsid w:val="00F85DA7"/>
    <w:rsid w:val="00F9192E"/>
    <w:rsid w:val="00FA0820"/>
    <w:rsid w:val="00FA1087"/>
    <w:rsid w:val="00FB2ACA"/>
    <w:rsid w:val="00FC14B3"/>
    <w:rsid w:val="00FD1DA4"/>
    <w:rsid w:val="00FD7FAD"/>
    <w:rsid w:val="00FE1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D06A8"/>
  <w15:docId w15:val="{A27B98AC-4BC4-4653-B7DD-361D6D25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5"/>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5"/>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
    <w:qFormat/>
    <w:rsid w:val="007667E7"/>
    <w:pPr>
      <w:jc w:val="center"/>
    </w:pPr>
    <w:rPr>
      <w:b/>
      <w:sz w:val="18"/>
    </w:rPr>
  </w:style>
  <w:style w:type="character" w:customStyle="1" w:styleId="SubtitleChar">
    <w:name w:val="Subtitle Char"/>
    <w:aliases w:val="Wordlist Char"/>
    <w:basedOn w:val="DefaultParagraphFont"/>
    <w:link w:val="Subtitle"/>
    <w:uiPriority w:val="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uiPriority w:val="9"/>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uiPriority w:val="9"/>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uiPriority w:val="7"/>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uiPriority w:val="7"/>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unhideWhenUsed/>
    <w:rsid w:val="000F085C"/>
    <w:rPr>
      <w:szCs w:val="20"/>
    </w:rPr>
  </w:style>
  <w:style w:type="character" w:customStyle="1" w:styleId="CommentTextChar">
    <w:name w:val="Comment Text Char"/>
    <w:basedOn w:val="DefaultParagraphFont"/>
    <w:link w:val="CommentText"/>
    <w:uiPriority w:val="99"/>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uiPriority w:val="6"/>
    <w:qFormat/>
    <w:rsid w:val="004402C0"/>
    <w:pPr>
      <w:tabs>
        <w:tab w:val="left" w:pos="360"/>
      </w:tabs>
      <w:spacing w:before="0"/>
    </w:pPr>
    <w:rPr>
      <w:noProof/>
      <w:sz w:val="28"/>
      <w:lang w:eastAsia="en-GB"/>
    </w:rPr>
  </w:style>
  <w:style w:type="character" w:customStyle="1" w:styleId="Header2Char">
    <w:name w:val="Header 2 Char"/>
    <w:basedOn w:val="Heading1Char"/>
    <w:link w:val="Header2"/>
    <w:uiPriority w:val="6"/>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uiPriority w:val="3"/>
    <w:rsid w:val="004D333C"/>
    <w:pPr>
      <w:spacing w:after="160"/>
    </w:pPr>
    <w:rPr>
      <w:sz w:val="18"/>
    </w:rPr>
  </w:style>
  <w:style w:type="character" w:customStyle="1" w:styleId="ExampleChar">
    <w:name w:val="Example: Char"/>
    <w:basedOn w:val="RubricChar"/>
    <w:link w:val="Example"/>
    <w:uiPriority w:val="3"/>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table" w:customStyle="1" w:styleId="TableGrid1">
    <w:name w:val="Table Grid1"/>
    <w:basedOn w:val="TableNormal"/>
    <w:next w:val="TableGrid"/>
    <w:uiPriority w:val="39"/>
    <w:rsid w:val="00877784"/>
    <w:pPr>
      <w:spacing w:before="0" w:after="0"/>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536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doub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E5861-2011-4EAB-83A9-0A9A0312526C}">
  <ds:schemaRefs>
    <ds:schemaRef ds:uri="http://schemas.openxmlformats.org/officeDocument/2006/bibliography"/>
  </ds:schemaRefs>
</ds:datastoreItem>
</file>

<file path=customXml/itemProps2.xml><?xml version="1.0" encoding="utf-8"?>
<ds:datastoreItem xmlns:ds="http://schemas.openxmlformats.org/officeDocument/2006/customXml" ds:itemID="{A14C9222-33F1-4857-B64C-73DD6260A3A4}"/>
</file>

<file path=customXml/itemProps3.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F40CAE-20E0-4465-BBB9-6A3B95E54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double column.dotm</Template>
  <TotalTime>1</TotalTime>
  <Pages>3</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Skills Test 9 Basic</vt:lpstr>
    </vt:vector>
  </TitlesOfParts>
  <Company>Cambridge University Press</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9 Basic</dc:title>
  <dc:subject>Level 1</dc:subject>
  <dc:creator>Mark Benn</dc:creator>
  <cp:keywords/>
  <dc:description/>
  <cp:lastModifiedBy>Liz Nelson</cp:lastModifiedBy>
  <cp:revision>2</cp:revision>
  <dcterms:created xsi:type="dcterms:W3CDTF">2021-09-16T09:31:00Z</dcterms:created>
  <dcterms:modified xsi:type="dcterms:W3CDTF">2021-09-16T09:31:00Z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